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lights,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them.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16:23; 20:11; 31:17; Heb. 4:4).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skylight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2165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exquisitely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ordered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ordered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commanded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ordered,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answered, “There, in the tent.” {{field-off:Bible}}</w:t>
      </w:r>
    </w:p>
    <w:p w:rsidR="006C48C3" w:rsidRPr="003E1806" w:rsidRDefault="00E50994" w:rsidP="001618AF">
      <w:r>
        <w:t xml:space="preserve">[[@Bible:Gen 18:10 ]][[18:10 &gt;&gt; Gen 18:10]] {{field-on:Bible}}  He prophesied,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Heaven.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ordered,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exquisitely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entreated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replied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ordered,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responded,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Jacob entreated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(c. 1914 BC).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ordered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(c. 1908 BC).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(Terah),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ordered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entreated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ordered his household and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(c. 1897 BC).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in those days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replied,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male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commanded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confessed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commanded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“Order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entreated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in the pool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in the pool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 bush. Moses looked, and behold, the thorn bush was burning, but the thorn bush was not burned up.  {{field-off:Bible}}</w:t>
      </w:r>
    </w:p>
    <w:p w:rsidR="006C48C3" w:rsidRPr="003E1806" w:rsidRDefault="00E50994" w:rsidP="001618AF">
      <w:r>
        <w:t xml:space="preserve">[[@Bible:Exod 3:3 ]][[3:3 &gt;&gt; Exod 3:3]] {{field-on:Bible}}  Moses said, “I will turn aside and see this amazing thing, why the thorn bush is not burned up.” {{field-off:Bible}}</w:t>
      </w:r>
    </w:p>
    <w:p w:rsidR="006C48C3" w:rsidRPr="003E1806" w:rsidRDefault="00E50994" w:rsidP="001618AF">
      <w:r>
        <w:t xml:space="preserve">[[@Bible:Exod 3:4 ]][[3:4 &gt;&gt; Exod 3:4]] {{field-on:Bible}}  When Yehowah saw that he had turned aside to look, the Almighty called to him out of the thorn 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did I not make myself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ordered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ordered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ordered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ordered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ordered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ordered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ordered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ordered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sabbatism (holiday),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on the seventh day Sabbath, there will be none.”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ordered Moses, “Write this memorandum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Order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ordered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1 John 3:23;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Eccl. 5:1-7).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End Salt Sea (Gulf of Aqaba)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commanded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twice-daily dawn and dusk burnt offering).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ordered them, “Yehowah, Mighty One of Israel, commands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ordered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ordered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the cedar wood,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cedar wood,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ordered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to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to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an oath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at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ordered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ordered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ordered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Mat. 28:1) you brought the sheaf of the wave offering, count seven entire Sabbaths.  {{field-off:Bible}}</w:t>
      </w:r>
    </w:p>
    <w:p w:rsidR="006C48C3" w:rsidRPr="003E1806" w:rsidRDefault="00E50994" w:rsidP="001618AF">
      <w:r>
        <w:t xml:space="preserve">[[@Bible:Lev 23:16 ]][[23:16 &gt;&gt; Lev 23:16]] {{field-on:Bible}}  You must count fifty days, which would be the day after the seventh Sabbath (Omer day 50, Shavuot, Pentecost). Then you must present an offering of new grain (wheat) to Yehowah (Deut. 26).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produce of the land, you must keep this Feast of Yehowah for seven days. The first day will be a Sabbath observance, and the eighth day will also be a Sabbath observance.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ordered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ordered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ordered,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ordered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commanded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ordered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ordered Moses and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list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ordered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memorial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ordered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ordered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ordered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asked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answered them, “Wait for me to hear what Yehowah will instruct about you.” {{field-off:Bible}}</w:t>
      </w:r>
    </w:p>
    <w:p w:rsidR="006C48C3" w:rsidRPr="003E1806" w:rsidRDefault="00E50994" w:rsidP="001618AF">
      <w:r>
        <w:t xml:space="preserve">[[@Bible:Num 9:9 ]][[9:9 &gt;&gt; Num 9:9]] {{field-on:Bible}}  Yehowah commanded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ordered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him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him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replied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ordered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one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complained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testified,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declared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End Salt Sea.”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confessed,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ordered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ordered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ordered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entreated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ordered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prophesied,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ordered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ordered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commanded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ordered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commanded them, ‘They must have no inheritance among the people of Israel.’” {{field-off:Bible}}</w:t>
      </w:r>
    </w:p>
    <w:p w:rsidR="006C48C3" w:rsidRPr="003E1806" w:rsidRDefault="00E50994" w:rsidP="001618AF">
      <w:r>
        <w:t xml:space="preserve">[[@Bible:Num 18:25 ]][[18:25 &gt;&gt; Num 18:25]] {{field-on:Bible}}  Yehowah ordered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End Salt Sea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ordered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ordered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entreated,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replied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entreated,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entreated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ordered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ordered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ordered,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ordered,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proclaimed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ordered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ordered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ordered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instructed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commanded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ordered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ordered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(Yom Teruah).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ordered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ordered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reported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(Abib 15,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End Salt Sea.  {{field-off:Bible}}</w:t>
      </w:r>
    </w:p>
    <w:p w:rsidR="006C48C3" w:rsidRPr="003E1806" w:rsidRDefault="00E50994" w:rsidP="001618AF">
      <w:r>
        <w:t xml:space="preserve">[[@Bible:Num 33:11 ]][[33:11 &gt;&gt; Num 33:11]] {{field-on:Bible}}  They set out from the End Salt Sea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commanded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ordered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ordered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Suph,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encouraged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End Salt Sea.’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ordered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End Salt Sea, as Yehowah had spoken to me; we went around Mount Seir for many days.  {{field-off:Bible}}</w:t>
      </w:r>
    </w:p>
    <w:p w:rsidR="006C48C3" w:rsidRPr="003E1806" w:rsidRDefault="00E50994" w:rsidP="001618AF">
      <w:r>
        <w:t xml:space="preserve">[[@Bible:Deut 2:2 ]][[2:2 &gt;&gt; Deut 2:2]] {{field-on:Bible}}  Yehowah ordered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ordered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entreated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 that I command you, neither will you take away from it,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ordered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ordered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(Lev. 23:15-16).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(Zeph 1:8).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(Shavuot Ceremonial Liturgy)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work as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ordered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blessings and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commanded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declared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increase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O Heaven,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ordered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vitality abated (Col. 1:29).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proclaim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(Khirbet Qeiyafa),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ordered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exclaimed,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entreated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declare,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excessively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announced, “I have a secret message for you, my king.” Eglon shouted, “Silence!” So all those serving him left the royal toilet.  {{field-off:Bible}}</w:t>
      </w:r>
    </w:p>
    <w:p w:rsidR="006C48C3" w:rsidRPr="003E1806" w:rsidRDefault="00E50994" w:rsidP="001618AF">
      <w:r>
        <w:t xml:space="preserve">[[@Bible:Judg 3:20 ]][[3:20 &gt;&gt; Judg 3:20]] {{field-on:Bible}}  Ehud came to him. The king was sitting by himself, alone in the coolness of the royal toilet. Ehud said, “I have a message from the Almighty for you.” The king rose up off of his toilet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toward the porch, closed the doors of the royal toilet, and locked himself inside.   {{field-off:Bible}}</w:t>
      </w:r>
    </w:p>
    <w:p w:rsidR="006C48C3" w:rsidRPr="003E1806" w:rsidRDefault="00E50994" w:rsidP="001618AF">
      <w:r>
        <w:t xml:space="preserve">[[@Bible:Judg 3:24 ]][[3:24 &gt;&gt; Judg 3:24]] {{field-on:Bible}}  After Ehud had gone down the stairway and out through the cesspit, the king’s servants came; they saw that the doors of the royal toilet were locked, so they thought, “Surely he is relieving himself in the coolness of the royal toilet.”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royal toilet.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called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replied to her, “If you go with me, I will go, but if you do not go with me, I will not go.” {{field-off:Bible}}</w:t>
      </w:r>
    </w:p>
    <w:p w:rsidR="006C48C3" w:rsidRPr="003E1806" w:rsidRDefault="00E50994" w:rsidP="001618AF">
      <w:r>
        <w:t xml:space="preserve">[[@Bible:Judg 4:9 ]][[4:9 &gt;&gt; Judg 4:9]] {{field-on:Bible}}  She responded,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ordered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declares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ordered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comforted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ordered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responded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affirmed,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entreated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entreated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entreated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 bush, ‘Come and reign over us.’ {{field-off:Bible}}</w:t>
      </w:r>
    </w:p>
    <w:p w:rsidR="006C48C3" w:rsidRPr="003E1806" w:rsidRDefault="00E50994" w:rsidP="001618AF">
      <w:r>
        <w:t xml:space="preserve">[[@Bible:Judg 9:15 ]][[9:15 &gt;&gt; Judg 9:15]] {{field-on:Bible}}  The thorn bush replied to the trees, ‘If you truly want to anoint me as king over you, then come and find safety under my shade. If not, then let fire come out of the thorn 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exclaimed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informed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entreated Jephthah, “Come and be our leader that we may fight with the people of Ammon.” {{field-off:Bible}}</w:t>
      </w:r>
    </w:p>
    <w:p w:rsidR="006C48C3" w:rsidRPr="003E1806" w:rsidRDefault="00E50994" w:rsidP="001618AF">
      <w:r>
        <w:t xml:space="preserve">[[@Bible:Judg 11:7 ]][[11:7 &gt;&gt; Judg 11:7]] {{field-on:Bible}}  Jephthah replied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pleaded with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responded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entreated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order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answered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exclaimed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entreated them, “Swear to me that you will not kill me yourselves.” {{field-off:Bible}}</w:t>
      </w:r>
    </w:p>
    <w:p w:rsidR="006C48C3" w:rsidRPr="003E1806" w:rsidRDefault="00E50994" w:rsidP="001618AF">
      <w:r>
        <w:t xml:space="preserve">[[@Bible:Judg 15:13 ]][[15:13 &gt;&gt; Judg 15:13]] {{field-on:Bible}}  They answered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exclaimed,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confessed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entreated,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shouted at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ordered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entreated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replied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instructed,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entreated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told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household be like the household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(1 Chron. 6:22-28).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Hannah conceived, and when the Spring Equinox had come, she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replied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and declared,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demanded of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execute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declares,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entreated,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proclaimed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ordered,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entreated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declaring,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entreated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your female servants,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entreated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commands,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responded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entreated,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ordered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ordered,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responded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order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asked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entreated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ordered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entreated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(possibly Khirbet al-Ra'i)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replied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answered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interrogated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entreated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entreated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spoke over him,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prophesied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testified,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ordered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exquisitely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ordering,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Israel, and Judah are staying in tents, and my master Joab and my master’s servants are camped in an open field. How then can I go into my house to eat,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declares,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entreated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responded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responded,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ordering,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responded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asked, “Why do you want to run, my son, seeing that you will have no reward for the news?” {{field-off:Bible}}</w:t>
      </w:r>
    </w:p>
    <w:p w:rsidR="006C48C3" w:rsidRPr="003E1806" w:rsidRDefault="00E50994" w:rsidP="001618AF">
      <w:r>
        <w:t xml:space="preserve">[[@Bible:2Sa 18:23 ]][[18:23 &gt;&gt; 2Sa 18:23]] {{field-on:Bible}}  “Whatever happens,” answered Ahimaaz, “I will run.” So Joab ordered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asked,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rebuked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ordering, “Ask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quite elderly,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(SEA)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ordering,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commanded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exquisitely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answered,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reporting,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ordered,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Hiram’s builders, and the Gebalites did the cutting and prepared the timber and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prayed,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entreated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declares,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commands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declares,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entreated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declares,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declared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commanded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responded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ordered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accused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ordered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reported, “There is nothing.” So Elijah ordered, “Go again, seven times.” {{field-off:Bible}}</w:t>
      </w:r>
    </w:p>
    <w:p w:rsidR="006C48C3" w:rsidRPr="003E1806" w:rsidRDefault="00E50994" w:rsidP="001618AF">
      <w:r>
        <w:t xml:space="preserve">[[@Bible:1Ki 18:44 ]][[18:44 &gt;&gt; 1Ki 18:44]] {{field-on:Bible}}  At the seventh time, the servant reported,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ordered,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declares,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declares: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replied,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ordered,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declares,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declares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ordered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declares,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declares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ordered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declares,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declares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replied to him, “No, because Yehowah has called these three kings together to give them into the hand of Moab.” {{field-off:Bible}}</w:t>
      </w:r>
    </w:p>
    <w:p w:rsidR="006C48C3" w:rsidRPr="003E1806" w:rsidRDefault="00E50994" w:rsidP="001618AF">
      <w:r>
        <w:t xml:space="preserve">[[@Bible:2Ki 3:14 ]][[3:14 &gt;&gt; 2Ki 3:14]] {{field-on:Bible}}  Elisha responded,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ordered,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rebuked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prayed,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ate and drank, and carried away silver,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ordered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ordered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declares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declares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declares: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ordered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declares Yehowah, ‘and I will repay you in this field,’ declares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ordered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commanded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exiled out of their own land to Assyria, and it is this way to this present day (Jam 1:1).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exiled Israel to Assyria and put them in Halah, and at the Habor River in Gozan, and in the cities of the Medes (Jam 1:1).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impose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prophesied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ordered,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declares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Almighty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commanded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Heaven.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household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responded,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ordered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commanded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entreated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responded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commanded,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commanded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(Heb. 11:13).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(Ezra 7:21).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(Ezra 4:21),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sky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exquisite.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royal robes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written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deities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commanded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red hot fire that has been fanned.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O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declares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it: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proclaim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household;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1 Sam. 21:10-15)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considered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declared,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shout,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hilltops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Messiah.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cried,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exceedingly praised!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Proclaim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prayed,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orders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commanding,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nor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bless,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O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paddle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spank him with a paddle,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paddle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(Exo. 20:7).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full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extinguish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declares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plead,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person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ordered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ordered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ordered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Powerful Almighty,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prophesies,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 and pool will wither away.  {{field-off:Bible}}</w:t>
      </w:r>
    </w:p>
    <w:p w:rsidR="006C48C3" w:rsidRPr="003E1806" w:rsidRDefault="00E50994" w:rsidP="001618AF">
      <w:r>
        <w:t xml:space="preserve">[[@Bible:Isa 19:7 ]][[19:7 &gt;&gt; Isa 19:7]] {{field-on:Bible}}  The vegetation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ordered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commanded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answered,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prophesied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declares Lord Yehowah of the heavenly armed forces.  {{field-off:Bible}}</w:t>
      </w:r>
    </w:p>
    <w:p w:rsidR="006C48C3" w:rsidRPr="003E1806" w:rsidRDefault="00E50994" w:rsidP="001618AF">
      <w:r>
        <w:t xml:space="preserve">[[@Bible:Isa 22:15 ]][[22:15 &gt;&gt; Isa 22:15]] {{field-on:Bible}}  Lord Yehowah of the heavenly armed forces declares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full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declares,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declares,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declares,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order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full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declares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ordered me, “Attack this land and destroy it.”’” {{field-off:Bible}}</w:t>
      </w:r>
    </w:p>
    <w:p w:rsidR="006C48C3" w:rsidRPr="003E1806" w:rsidRDefault="00E50994" w:rsidP="001618AF">
      <w:r>
        <w:t xml:space="preserve">[[@Bible:Isa 36:11 ]][[36:11 &gt;&gt; Isa 36:11]] {{field-on:Bible}}  Then Eliakim son of Hilkiah,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answered,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prophesied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extinguish: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shouts,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declares,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declares,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blacksmith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and his Ruach have sent me (Isa 42:1).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(Passage begins with 52:13-15.)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royal turban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(SEA) before them, to make an everlasting name for himself?  {{field-off:Bible}}</w:t>
      </w:r>
    </w:p>
    <w:p w:rsidR="006C48C3" w:rsidRPr="003E1806" w:rsidRDefault="00E50994" w:rsidP="001618AF">
      <w:r>
        <w:t xml:space="preserve">[[@Bible:Isa 63:13 ]][[63:13 &gt;&gt; Isa 63:13]] {{field-on:Bible}}  Where is Yehowah, who led them through the deep water (SEA)?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extinguish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extinguish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declares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(Lydians),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End Salt Sea (Gulf of Aqaba).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(Acts 2:40).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declares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declares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declared,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declares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declares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declares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declares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order,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declares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declares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exquisitely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declared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declares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declares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declares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declares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asks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responded,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declares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declares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declares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declares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declares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tin, iron, and lead in your midst. They will be like the dross of silver in your furnace.  {{field-off:Bible}}</w:t>
      </w:r>
    </w:p>
    <w:p w:rsidR="006C48C3" w:rsidRPr="003E1806" w:rsidRDefault="00E50994" w:rsidP="001618AF">
      <w:r>
        <w:t xml:space="preserve">[[@Bible:Ezek 22:19 ]][[22:19 &gt;&gt; Ezek 22:19]] {{field-on:Bible}}  Therefore, Lord Yehowah declares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declares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declares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declares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declares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declares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declares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declares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declares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declares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declares: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declares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declares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declares: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declares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boasted,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declares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declares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declares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declares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Speak and say, ‘Lord Yehowah declares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declares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declares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declares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declares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declares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declares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declares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declares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declares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declares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one says to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declares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declares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declares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declares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declares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declares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declares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declares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declares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declares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declares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declares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Ruach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declares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declares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ordered me, “Prophesy over these bones, ‘Dry bones, listen to the Word of Yehowah.  {{field-off:Bible}}</w:t>
      </w:r>
    </w:p>
    <w:p w:rsidR="006C48C3" w:rsidRPr="003E1806" w:rsidRDefault="00E50994" w:rsidP="001618AF">
      <w:r>
        <w:t xml:space="preserve">[[@Bible:Ezek 37:5 ]][[37:5 &gt;&gt; Ezek 37:5]] {{field-on:Bible}}  Lord Yehowah declares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ordered me, “Prophesy to the Ruach, prophesy, son of man and say to the Ruach, ‘Lord Yehowah declares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declares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declares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Say to them, ‘Lord Yehowah declares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declares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(Iran),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declares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declares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declares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have spoken,’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Speak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declares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on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declared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declares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declares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declares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(Islam),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entreated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ordering,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concluded,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beasts,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beast,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set times and the decree.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the twice-daily dawn and dusk burnt offering),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days (dusk and dawn; Gen. 1:5).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 dawn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Messiah will be destroyed and have nothing. The military force of a coming ruler will destroy the city and the set-apart place.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Scripture of Truth (2 Tim 3:16).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(the twice-daily dawn and dusk burnt offering),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dawn and dusk burnt offering)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ordered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entreated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says Yehowah; “they store up violence and destruction in their fortresses.” {{field-off:Bible}}</w:t>
      </w:r>
    </w:p>
    <w:p w:rsidR="006C48C3" w:rsidRPr="003E1806" w:rsidRDefault="00E50994" w:rsidP="001618AF">
      <w:r>
        <w:t xml:space="preserve">[[@Bible:Am 3:11 ]][[3:11 &gt;&gt; Am 3:11]] {{field-on:Bible}}  Therefore, this is what Lord Yehowah declares, “An enemy will surround the land. He will pull down your strongholds and plunder your fortresses.” {{field-off:Bible}}</w:t>
      </w:r>
    </w:p>
    <w:p w:rsidR="006C48C3" w:rsidRPr="003E1806" w:rsidRDefault="00E50994" w:rsidP="001618AF">
      <w:r>
        <w:t xml:space="preserve">[[@Bible:Am 3:12 ]][[3:12 &gt;&gt; Am 3:12]] {{field-on:Bible}}  This is what Yehowah declares,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declares: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extinguish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declares,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entreated,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entreated,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declared,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responded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declares,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ordered,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Yehowah inquires, “Are you not like the people of Cush to me, people of Israel?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declares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declared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large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to my soul; the deep was all around me; the seafloor surrounded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declares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declares this about the prophets who make my people wander, “For those who feed them and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declares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declares,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I tremble within myself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(Deut. 22:5).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declares this: These people say, ‘It is not time for us to come or to build the temple of Yehowah.’”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declares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declares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declares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declares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declares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asked,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declares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declares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he sent me against the ethnicities that plundered you, for whoever touches you, touches the apple of his eye.  {{field-off:Bible}}</w:t>
      </w:r>
    </w:p>
    <w:p w:rsidR="006C48C3" w:rsidRPr="003E1806" w:rsidRDefault="00E50994" w:rsidP="001618AF">
      <w:r>
        <w:t xml:space="preserve">[[@Bible:Zec 2:9 ]][[2:9 &gt;&gt; Zec 2:9]] {{field-on:Bible}}  He declared,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ordered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declares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answered,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declared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declares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declares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says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to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declares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declared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ordered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declared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execute him by piercing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asks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declare,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(near modern Kasr el Yahud).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peace,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brethren and sistren,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immature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 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entreating,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(Lev. 14).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immature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teaching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little ones,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immature children.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extinguish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blasphemed,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huge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immature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your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immature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from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children or from foreigners?” {{field-off:Bible}}</w:t>
      </w:r>
    </w:p>
    <w:p w:rsidR="006C48C3" w:rsidRPr="003E1806" w:rsidRDefault="00E50994" w:rsidP="001618AF">
      <w:r>
        <w:t xml:space="preserve">[[@Bible:Matt 17:26 ]][[17:26 &gt;&gt; Matt 17:26]] {{field-on:Bible}}  When Peter answered, “From foreigners,” Yeshua instructed him, “Then the children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little ones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little ones.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little ones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Large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taught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Then Yeshua replied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ordering,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commanded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commanded,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brethren and sistren.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temple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reported, ‘Master, you gave me 5 gold coins. See, I have made 5 coins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reported,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complained,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prophesied,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prophesied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exclaimed,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(tevilah)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that Yeshua came from Natsareth in Galilee, and he was immersed by John in the Jordan River (c. 27 AD).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his brother Andrew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(Acts 5:16).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entreated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spirit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children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comforted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commanded, ‘Honor your father and your mother,’ and, ‘He who speaks evil of his father or mother must surely be executed’ (Exo. 20:12, 21:17; Mat. 15:4; Lev. 20:9; Deut. 5:16).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prophesying to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little ones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spoke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“Rabboni,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answered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taught,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 bush, how Yehowah spoke to him, ‘I am the Mighty One of Abraham, the Mighty One of Isaac, and the Mighty One of Jacob’ (Exo. 3:6)?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prophesied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former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Isa. 53:12).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exclaimed,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replied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tempted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tempted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tempted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explained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commanded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(Acts 5:16).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 bush, nor do they gather grapes from a brier 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rebuked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assured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howled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instructed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taught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immature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entreated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blasphemed,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taught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prophesied,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immature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taught,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reported,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answered,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answered,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Sons of Light (Essenes).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answered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taught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little ones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ordered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proclaimed,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ordered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rebuking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declared,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 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ordered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warned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city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season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Num. 10:10; the Zikkaron).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Isa. 53:12).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Aramaic,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rebuked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(began at Gen. 3:15).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daylight is almost gone.”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(modern el-Araj),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told you, ‘You must be born from above’ (Titus 3:5-6).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Gen. 22:2),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entreated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answered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Aramaic is called Bethesda,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to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he who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Great Day of the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blasphemed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answered,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responded,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profess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ordered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person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replied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produce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responded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asked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responded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he will be with you forever,  {{field-off:Bible}}</w:t>
      </w:r>
    </w:p>
    <w:p w:rsidR="006C48C3" w:rsidRPr="003E1806" w:rsidRDefault="00E50994" w:rsidP="001618AF">
      <w:r>
        <w:t xml:space="preserve">[[@Bible:Joh 14:17 ]][[14:17 &gt;&gt; Joh 14:17]] {{field-on:Bible}}  the Ruach of truth. The world cannot receive him, because it does not see him or know him. But you know him, for 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he will teach you everything, and 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him to you.  {{field-off:Bible}}</w:t>
      </w:r>
    </w:p>
    <w:p w:rsidR="006C48C3" w:rsidRPr="003E1806" w:rsidRDefault="00E50994" w:rsidP="001618AF">
      <w:r>
        <w:t xml:space="preserve">[[@Bible:Joh 16:8 ]][[16:8 &gt;&gt; Joh 16:8]] {{field-on:Bible}}  When he comes, 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he comes, the Ruach of truth will guide you into all the truth, for he will not speak from himself. But he will say whatever he hears, and he will tell you things that are to come.  {{field-off:Bible}}</w:t>
      </w:r>
    </w:p>
    <w:p w:rsidR="006C48C3" w:rsidRPr="003E1806" w:rsidRDefault="00E50994" w:rsidP="001618AF">
      <w:r>
        <w:t xml:space="preserve">[[@Bible:Joh 16:14 ]][[16:14 &gt;&gt; Joh 16:14]] {{field-on:Bible}}  He will glorify me, because he will take from what is mine, and 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shouted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responded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Aramaic, “Gabbatha.” {{field-off:Bible}}</w:t>
      </w:r>
    </w:p>
    <w:p w:rsidR="006C48C3" w:rsidRPr="003E1806" w:rsidRDefault="00E50994" w:rsidP="001618AF">
      <w:r>
        <w:t xml:space="preserve">[[@Bible:Joh 19:14 ]][[19:14 &gt;&gt; Joh 19:14]] {{field-on:Bible}}  Now it was Preparation for the Passover, at about 6 am. Pilate announced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Aramaic is called, “Golgotha.”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Aramaic,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told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affectionately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affectionately love you.” Yeshua ordered him, “Take care of my sheep.” {{field-off:Bible}}</w:t>
      </w:r>
    </w:p>
    <w:p w:rsidR="006C48C3" w:rsidRPr="003E1806" w:rsidRDefault="00E50994" w:rsidP="001618AF">
      <w:r>
        <w:t xml:space="preserve">[[@Bible:Joh 21:17 ]][[21:17 &gt;&gt; Joh 21:17]] {{field-on:Bible}}  He asked him a third time, “Simon, son of John, do you affectionately love me?” Peter was sad, because Yeshua had asked him a third time, “Do you affectionately love me?” He answered him, “Lord, you know all things, you know that I affectionately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birth language?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declares,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ordered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each of you, in the name of Yeshua Messiah, because your sins are forgiven,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(Jer. 51:6)!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humans,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(like the Essenes).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(like the Essenes).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multitude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Messianics began against the Aramaic-speaking Messianics,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 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 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responded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Aramaic,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commanded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commanded,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prophesied,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prophesied,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Messianic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declares,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from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to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the Aramaic language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Aramaic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Aramaic,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(the Way, Messianic) sect of the Natsarim.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ordered,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pay him a bribe,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replied,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Aramaic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those who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return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immature children,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person.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(tevilah)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the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children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himself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himself intercedes for us with inexpressible groans.  {{field-off:Bible}}</w:t>
      </w:r>
    </w:p>
    <w:p w:rsidR="006C48C3" w:rsidRPr="003E1806" w:rsidRDefault="00E50994" w:rsidP="001618AF">
      <w:r>
        <w:t xml:space="preserve">[[@Bible:Rom 8:27 ]][[8:27 &gt;&gt; Rom 8:27]] {{field-on:Bible}}  He who searches the hearts knows the mind of the Ruach, because 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What will separate us from the unconditional selfless love of Messiah? Will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you acknowledge Lord Yeshua with your mouth,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distinction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(Deut. 32:21).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cultivated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declares Yehowah, “to me every knee will bend, and every tongue will profess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you yourselves are also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sensual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immature children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scammers,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scammer.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scammers,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(Deut. 25:4)?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Num. 10:10; the Zikkaron). {{field-off:Bible}}</w:t>
      </w:r>
    </w:p>
    <w:p w:rsidR="006C48C3" w:rsidRPr="003E1806" w:rsidRDefault="00E50994" w:rsidP="001618AF">
      <w:r>
        <w:t xml:space="preserve">[[@Bible:1Co 11:26 ]][[11:26 &gt;&gt; 1Co 11:26]] {{field-on:Bible}}  For every time you eat this unleavened bread and drink this cup, you proclaim the death of Yeshua until he comes.  {{field-off:Bible}}</w:t>
      </w:r>
    </w:p>
    <w:p w:rsidR="006C48C3" w:rsidRPr="003E1806" w:rsidRDefault="00E50994" w:rsidP="001618AF">
      <w:r>
        <w:t xml:space="preserve">[[@Bible:1Co 11:27 ]][[11:27 &gt;&gt; 1Co 11:27]] {{field-on:Bible}}  Whoever, therefore, eats the unleavened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unleavened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affirm by my boasting in you, which I have in Messiah Yeshua our Lord, I die daily.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sprout life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declared,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declares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immature children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extinguish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his set-apart people.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(Deut 34:7)!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Divinity bodily.  {{field-off:Bible}}</w:t>
      </w:r>
    </w:p>
    <w:p w:rsidR="006C48C3" w:rsidRPr="003E1806" w:rsidRDefault="00E50994" w:rsidP="001618AF">
      <w:r>
        <w:t xml:space="preserve">[[@Bible:Col 2:10 ]][[2:10 &gt;&gt; Col 2:10]] {{field-on:Bible}}  And you are complete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with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affectionate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Practice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(Dan. 10:21).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(John 3:6-7).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affectionately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and in many other ways (the Torah portions; Luke 4:16-20, 16:29; 1 Tim. 4:13; Acts 13:15, 15:21).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declares, “He is the One who makes his angels spirits, and his servants flames of fire.” {{field-off:Bible}}</w:t>
      </w:r>
    </w:p>
    <w:p w:rsidR="006C48C3" w:rsidRPr="003E1806" w:rsidRDefault="00E50994" w:rsidP="001618AF">
      <w:r>
        <w:t xml:space="preserve">[[@Bible:Heb 1:8 ]][[1:8 &gt;&gt; Heb 1:8]] {{field-on:Bible}}  But about the Son he declares,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stated somewhere about the seventh day, “Yehowah rested on the seventh day from all his deeds” (Gen. 2:2). {{field-off:Bible}}</w:t>
      </w:r>
    </w:p>
    <w:p w:rsidR="006C48C3" w:rsidRPr="003E1806" w:rsidRDefault="00E50994" w:rsidP="001618AF">
      <w:r>
        <w:t xml:space="preserve">[[@Bible:Heb 4:5 ]][[4:5 &gt;&gt; Heb 4:5]] {{field-on:Bible}}  Again, he has declared,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(Mat. 24:35).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Exo. 30 and 40; Lev. 8 and 16).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then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1 John 3:23),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(1 Chron. 29:15).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affectionate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(2 Kings 17:23; 18:11):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commanded, “Do not commit adultery,” also commanded,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at the last time.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affectionate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(Acts 11:26).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honor and glory from Yehowah the Father, when a voice was brought to him by the majestic Glory proclaiming, “This is my beloved Son, my chosen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works of the Devil.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(1st) commandment: That we should believe in the name of his Son Yeshua Messiah and unconditionally selflessly love one another, just as he gave us this commandment (Exo. 20:2; Heb. 11:6).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these things to you,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in a letter.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declares the Lord, “the One who is,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the Aleph and the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slaughtered.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Aramaic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of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the sky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Armageddon in Aramaic.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command,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ordered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ordered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