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 the stars, to rule the night (Psa. 136:8-9; Jer. 31:35; Acts 27:20; Jubilees 2:9).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him.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so he rested on the seventh day from all his work which he had done (Exo. 20:11; 31:17; Heb. 4:4).  {{field-off:Bible}}</w:t>
      </w:r>
    </w:p>
    <w:p w:rsidR="006C48C3" w:rsidRPr="003E1806" w:rsidRDefault="00E50994" w:rsidP="001618AF">
      <w:r>
        <w:t xml:space="preserve">[[@Bible:Gen 2:3 ]][[2:3 &gt;&gt; Gen 2:3]] {{field-on:Bible}}  The Almighty blessed the seventh day and sanctified it, because in it he rested from all his work which the Almighty had done in his creation.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(modern Qalʿat Sharqāṭ).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answered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spoke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answered,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answered,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answered,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direction,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(second born; c. 3495 BC), Ham (third born; Gen. 9:24b), and Japheth (first born;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Their days will be 120 (49-year) periods of time” (Dan. 9:24; Lev. 25:8; Mat. 24:34). {{field-off:Bible}}</w:t>
      </w:r>
    </w:p>
    <w:p w:rsidR="006C48C3" w:rsidRPr="003E1806" w:rsidRDefault="00E50994" w:rsidP="001618AF">
      <w:r>
        <w:t xml:space="preserve">[[@Bible:Gen 6:4 ]][[6:4 &gt;&gt; Gen 6:4]] {{field-on:Bible}}  Giants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in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(Gen. 5:32).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roof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your sons,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the water deepened,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Spring Equinox),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commanded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that person be executed,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laid it upon both their shoulders,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near Mosul),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brother of Japheth the elder (Gen. 5:32; 9:24).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Jubilees 8:1-5),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2164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from your relatives, and from your father’s household, to the land that I will show you.  {{field-off:Bible}}</w:t>
      </w:r>
    </w:p>
    <w:p w:rsidR="006C48C3" w:rsidRPr="003E1806" w:rsidRDefault="00E50994" w:rsidP="001618AF">
      <w:r>
        <w:t xml:space="preserve">[[@Bible:Gen 12:2 ]][[12:2 &gt;&gt; Gen 12:2]] {{field-on:Bible}}  I will make of you a great nation;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promised,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exquisitely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{{field-off:Bible}}</w:t>
      </w:r>
    </w:p>
    <w:p w:rsidR="006C48C3" w:rsidRPr="003E1806" w:rsidRDefault="00E50994" w:rsidP="001618AF">
      <w:r>
        <w:t xml:space="preserve">[[@Bible:Gen 13:14 ]][[13:14 &gt;&gt; Gen 13:14]] {{field-on:Bible}}  Yehowah promised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(Tell el-Qudeirat),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Most High Almighty.  {{field-off:Bible}}</w:t>
      </w:r>
    </w:p>
    <w:p w:rsidR="006C48C3" w:rsidRPr="003E1806" w:rsidRDefault="00E50994" w:rsidP="001618AF">
      <w:r>
        <w:t xml:space="preserve">[[@Bible:Gen 14:19 ]][[14:19 &gt;&gt; Gen 14:19]] {{field-on:Bible}}  He blessed him, “Blessed be Abram by Most High Almighty, Creator of the heavens and earth.  {{field-off:Bible}}</w:t>
      </w:r>
    </w:p>
    <w:p w:rsidR="006C48C3" w:rsidRPr="003E1806" w:rsidRDefault="00E50994" w:rsidP="001618AF">
      <w:r>
        <w:t xml:space="preserve">[[@Bible:Gen 14:20 ]][[14:20 &gt;&gt; Gen 14:20]] {{field-on:Bible}}  Blessed be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Most High Almighty, Creator of the heavens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enumerate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said to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he prophesied to Abram, “Know for certain that your descendants will be foreigners in a land that is not theirs, and will be enslaved and oppressed for four hundred years (Acts 7:6).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peace,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responded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answered, “I am fleeing from my mistress Sarai.” {{field-off:Bible}}</w:t>
      </w:r>
    </w:p>
    <w:p w:rsidR="006C48C3" w:rsidRPr="003E1806" w:rsidRDefault="00E50994" w:rsidP="001618AF">
      <w:r>
        <w:t xml:space="preserve">[[@Bible:Gen 16:9 ]][[16:9 &gt;&gt; Gen 16:9]] {{field-on:Bible}}  The angel of Yehowah said to her, “Return to your mistress and submit yourself to her authority.” {{field-off:Bible}}</w:t>
      </w:r>
    </w:p>
    <w:p w:rsidR="006C48C3" w:rsidRPr="003E1806" w:rsidRDefault="00E50994" w:rsidP="001618AF">
      <w:r>
        <w:t xml:space="preserve">[[@Bible:Gen 16:10 ]][[16:10 &gt;&gt; Gen 16:10]] {{field-on:Bible}}  Then the angel of Yehowah promised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Most Powerful Sovereign.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said to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(LXX; on the eighth day)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peoples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into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said,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replied, “There, in the tent.” {{field-off:Bible}}</w:t>
      </w:r>
    </w:p>
    <w:p w:rsidR="006C48C3" w:rsidRPr="003E1806" w:rsidRDefault="00E50994" w:rsidP="001618AF">
      <w:r>
        <w:t xml:space="preserve">[[@Bible:Gen 18:10 ]][[18:10 &gt;&gt; Gen 18:10]] {{field-on:Bible}}  He said,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asking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said,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shouted,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responded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Zora; modern es-Safi).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the sky.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be executed.”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answered,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silver-currency.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exclaimed,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answered, “These seven female lambs you will receive from my hand, so that they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responded, “Here I am.” {{field-off:Bible}}</w:t>
      </w:r>
    </w:p>
    <w:p w:rsidR="006C48C3" w:rsidRPr="003E1806" w:rsidRDefault="00E50994" w:rsidP="001618AF">
      <w:r>
        <w:t xml:space="preserve">[[@Bible:Gen 22:2 ]][[22:2 &gt;&gt; Gen 22:2]] {{field-on:Bible}}  Then he said, “Please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afar off.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responded, “Here I am, my son.” He asked, “See, here is the fire and the wood, but where is the lamb for the burnt offering?” {{field-off:Bible}}</w:t>
      </w:r>
    </w:p>
    <w:p w:rsidR="006C48C3" w:rsidRPr="003E1806" w:rsidRDefault="00E50994" w:rsidP="001618AF">
      <w:r>
        <w:t xml:space="preserve">[[@Bible:Gen 22:8 ]][[22:8 &gt;&gt; Gen 22:8]] {{field-on:Bible}}  Abraham answered,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responded,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silver-currency,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silver-currency that he had spoken in the hearing of the sons of Heth, 400-weight silver-currency,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ordered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exquisitely beautiful and a virgin. No man had had sex with her. She went down to the spring, filled her pitcher, and came up.  {{field-off:Bible}}</w:t>
      </w:r>
    </w:p>
    <w:p w:rsidR="006C48C3" w:rsidRPr="003E1806" w:rsidRDefault="00E50994" w:rsidP="001618AF">
      <w:r>
        <w:t xml:space="preserve">[[@Bible:Gen 24:17 ]][[24:17 &gt;&gt; Gen 24:17]] {{field-on:Bible}}  Then the servant ran to meet her and requested,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answered him, “I am the daughter of Bethuel son of Milcah, whom she bore to Nahor.” {{field-off:Bible}}</w:t>
      </w:r>
    </w:p>
    <w:p w:rsidR="006C48C3" w:rsidRPr="003E1806" w:rsidRDefault="00E50994" w:rsidP="001618AF">
      <w:r>
        <w:t xml:space="preserve">[[@Bible:Gen 24:25 ]][[24:25 &gt;&gt; Gen 24:25]] {{field-on:Bible}}  She also told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replied,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responded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requested of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answered,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replied, “We will call the young woman and ask her.” {{field-off:Bible}}</w:t>
      </w:r>
    </w:p>
    <w:p w:rsidR="006C48C3" w:rsidRPr="003E1806" w:rsidRDefault="00E50994" w:rsidP="001618AF">
      <w:r>
        <w:t xml:space="preserve">[[@Bible:Gen 24:58 ]][[24:58 &gt;&gt; Gen 24:58]] {{field-on:Bible}}  So they called Rebekah and asked her, “Will you go with this man?” She answered,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answered,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answered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begged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promised,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answered him, “Because I thought someone might kill me to get her.” {{field-off:Bible}}</w:t>
      </w:r>
    </w:p>
    <w:p w:rsidR="006C48C3" w:rsidRPr="003E1806" w:rsidRDefault="00E50994" w:rsidP="001618AF">
      <w:r>
        <w:t xml:space="preserve">[[@Bible:Gen 26:10 ]][[26:10 &gt;&gt; Gen 26:10]] {{field-on:Bible}}  Abimelech replied,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executed!”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ordered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declared,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answered,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peace.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peace.  {{field-off:Bible}}</w:t>
      </w:r>
    </w:p>
    <w:p w:rsidR="006C48C3" w:rsidRPr="003E1806" w:rsidRDefault="00E50994" w:rsidP="001618AF">
      <w:r>
        <w:t xml:space="preserve">[[@Bible:Gen 26:32 ]][[26:32 &gt;&gt; Gen 26:32]] {{field-on:Bible}}  That same day, Isaac’s servants came and told him about the well that they had dug. They said, “We have found water.”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replied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said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responded to him, “My son, let any curse fall on me. Just obey my voice, and go, bring them to me.” {{field-off:Bible}}</w:t>
      </w:r>
    </w:p>
    <w:p w:rsidR="006C48C3" w:rsidRPr="003E1806" w:rsidRDefault="00E50994" w:rsidP="001618AF">
      <w:r>
        <w:t xml:space="preserve">[[@Bible:Gen 27:14 ]][[27:14 &gt;&gt; Gen 27:14]] {{field-on:Bible}}  So Jacob went,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replied,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answered,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answered, “I am.” {{field-off:Bible}}</w:t>
      </w:r>
    </w:p>
    <w:p w:rsidR="006C48C3" w:rsidRPr="003E1806" w:rsidRDefault="00E50994" w:rsidP="001618AF">
      <w:r>
        <w:t xml:space="preserve">[[@Bible:Gen 27:25 ]][[27:25 &gt;&gt; Gen 27:25]] {{field-on:Bible}}  Isaac said,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answered,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said,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complained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Most Powerful Sovereign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exclaimed,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answered, “We are from Haran.” {{field-off:Bible}}</w:t>
      </w:r>
    </w:p>
    <w:p w:rsidR="006C48C3" w:rsidRPr="003E1806" w:rsidRDefault="00E50994" w:rsidP="001618AF">
      <w:r>
        <w:t xml:space="preserve">[[@Bible:Gen 29:5 ]][[29:5 &gt;&gt; Gen 29:5]] {{field-on:Bible}}  He asked them, “Do you know Laban, son of Nahor?” They answered, “We know him.” {{field-off:Bible}}</w:t>
      </w:r>
    </w:p>
    <w:p w:rsidR="006C48C3" w:rsidRPr="003E1806" w:rsidRDefault="00E50994" w:rsidP="001618AF">
      <w:r>
        <w:t xml:space="preserve">[[@Bible:Gen 29:6 ]][[29:6 &gt;&gt; Gen 29:6]] {{field-on:Bible}}  He asked them, “Is he well?” They replied, “He is well, and look there, Rachel his daughter is coming with the sheep.” {{field-off:Bible}}</w:t>
      </w:r>
    </w:p>
    <w:p w:rsidR="006C48C3" w:rsidRPr="003E1806" w:rsidRDefault="00E50994" w:rsidP="001618AF">
      <w:r>
        <w:t xml:space="preserve">[[@Bible:Gen 29:7 ]][[29:7 &gt;&gt; Gen 29:7]] {{field-on:Bible}}  Jacob replied,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responded,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answered,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Then Jacob said to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explained,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begged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answered,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requested of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answered,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replied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answered,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said to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answered,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be executed.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ordered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reported,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prayed, “The Mighty One of my father Abraham, and the Mighty One of my father Isaac, Yehowah, who said to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promised,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ordered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answer,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replied,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said to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answered,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answered,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replied,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responded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suggested, “Let me leave with you some of my men who are with me.” But Jacob replied,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silver-currency.  {{field-off:Bible}}</w:t>
      </w:r>
    </w:p>
    <w:p w:rsidR="006C48C3" w:rsidRPr="003E1806" w:rsidRDefault="00E50994" w:rsidP="001618AF">
      <w:r>
        <w:t xml:space="preserve">[[@Bible:Gen 33:20 ]][[33:20 &gt;&gt; Gen 33:20]] {{field-on:Bible}}  There he set up an altar and called out,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responded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ordered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said to his household and to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Bethel (LXX),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promised him, “I am the Most Powerful Sovereign.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stone pillar.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watchtower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explained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explained, “Look, I have dreamed another dream: The sun,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responded to him, “I am ready.” {{field-off:Bible}}</w:t>
      </w:r>
    </w:p>
    <w:p w:rsidR="006C48C3" w:rsidRPr="003E1806" w:rsidRDefault="00E50994" w:rsidP="001618AF">
      <w:r>
        <w:t xml:space="preserve">[[@Bible:Gen 37:14 ]][[37:14 &gt;&gt; Gen 37:14]] {{field-on:Bible}}  He ordered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answered, “I am seeking my brothers. Tell me, please, where they are tending the flock.” {{field-off:Bible}}</w:t>
      </w:r>
    </w:p>
    <w:p w:rsidR="006C48C3" w:rsidRPr="003E1806" w:rsidRDefault="00E50994" w:rsidP="001618AF">
      <w:r>
        <w:t xml:space="preserve">[[@Bible:Gen 37:17 ]][[37:17 &gt;&gt; Gen 37:17]] {{field-on:Bible}}  The man replied,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silver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at that time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requested,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offered,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answered, “Your seal and cord, and the trekking pole that is in your hand.” He gave them to her and had sex with her, and she became pregnant by him.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answered, “There has not been a cultic prostitute here.” {{field-off:Bible}}</w:t>
      </w:r>
    </w:p>
    <w:p w:rsidR="006C48C3" w:rsidRPr="003E1806" w:rsidRDefault="00E50994" w:rsidP="001618AF">
      <w:r>
        <w:t xml:space="preserve">[[@Bible:Gen 38:22 ]][[38:22 &gt;&gt; Gen 38:22]] {{field-on:Bible}}  He returned to Judah and reported, “I did not find her. Also, the men of the place said, ‘There has not been a cultic prostitute here.’” {{field-off:Bible}}</w:t>
      </w:r>
    </w:p>
    <w:p w:rsidR="006C48C3" w:rsidRPr="003E1806" w:rsidRDefault="00E50994" w:rsidP="001618AF">
      <w:r>
        <w:t xml:space="preserve">[[@Bible:Gen 38:23 ]][[38:23 &gt;&gt; Gen 38:23]] {{field-on:Bible}}  Judah said,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ordered, “Bring her here, and let her be executed by burning.”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and cords and trekking pole.” {{field-off:Bible}}</w:t>
      </w:r>
    </w:p>
    <w:p w:rsidR="006C48C3" w:rsidRPr="003E1806" w:rsidRDefault="00E50994" w:rsidP="001618AF">
      <w:r>
        <w:t xml:space="preserve">[[@Bible:Gen 38:26 ]][[38:26 &gt;&gt; Gen 38:26]] {{field-on:Bible}}  Judah recognized them and responded,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announced, “This one came out first.” {{field-off:Bible}}</w:t>
      </w:r>
    </w:p>
    <w:p w:rsidR="006C48C3" w:rsidRPr="003E1806" w:rsidRDefault="00E50994" w:rsidP="001618AF">
      <w:r>
        <w:t xml:space="preserve">[[@Bible:Gen 38:29 ]][[38:29 &gt;&gt; Gen 38:29]] {{field-on:Bible}}  But then he drew back his hand, and behold, his brother came out first. The midwife exclaimed,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demanded,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answered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confessed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interpreted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extremely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told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promoted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declared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his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prophesied.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commanded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ordered,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accused them, “You are spies. You came to see the undefended parts of the land.” {{field-off:Bible}}</w:t>
      </w:r>
    </w:p>
    <w:p w:rsidR="006C48C3" w:rsidRPr="003E1806" w:rsidRDefault="00E50994" w:rsidP="001618AF">
      <w:r>
        <w:t xml:space="preserve">[[@Bible:Gen 42:10 ]][[42:10 &gt;&gt; Gen 42:10]] {{field-on:Bible}}  They responded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accused them, “No, you have come to see the undefended parts of the land.” {{field-off:Bible}}</w:t>
      </w:r>
    </w:p>
    <w:p w:rsidR="006C48C3" w:rsidRPr="003E1806" w:rsidRDefault="00E50994" w:rsidP="001618AF">
      <w:r>
        <w:t xml:space="preserve">[[@Bible:Gen 42:13 ]][[42:13 &gt;&gt; Gen 42:13]] {{field-on:Bible}}  They explained,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accused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get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ordered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be executed.” So they did so.  {{field-off:Bible}}</w:t>
      </w:r>
    </w:p>
    <w:p w:rsidR="006C48C3" w:rsidRPr="003E1806" w:rsidRDefault="00E50994" w:rsidP="001618AF">
      <w:r>
        <w:t xml:space="preserve">[[@Bible:Gen 42:21 ]][[42:21 &gt;&gt; Gen 42:21]] {{field-on:Bible}}  They said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silver-currency.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reported,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explained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said to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silver-currency was in his sack. When they and their father saw their bags of silver-currency, they were afraid.  {{field-off:Bible}}</w:t>
      </w:r>
    </w:p>
    <w:p w:rsidR="006C48C3" w:rsidRPr="003E1806" w:rsidRDefault="00E50994" w:rsidP="001618AF">
      <w:r>
        <w:t xml:space="preserve">[[@Bible:Gen 42:36 ]][[42:36 &gt;&gt; Gen 42:36]] {{field-on:Bible}}  Jacob their father complained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responded,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ordered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warned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answered,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responded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silver-currency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Most Powerful Sovereign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silver-currency,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ordered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silver-currency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silver-currency in our sacks.” {{field-off:Bible}}</w:t>
      </w:r>
    </w:p>
    <w:p w:rsidR="006C48C3" w:rsidRPr="003E1806" w:rsidRDefault="00E50994" w:rsidP="001618AF">
      <w:r>
        <w:t xml:space="preserve">[[@Bible:Gen 43:23 ]][[43:23 &gt;&gt; Gen 43:23]] {{field-on:Bible}}  The steward said, “Peace be to you, do not fear. Your Divine One and the Mighty One of your father must have put your money in your sacks. I received your silver-currency.”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answered,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ordering,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ordered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replied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silver-currency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be executed, and we also will be my master’s slaves.” {{field-off:Bible}}</w:t>
      </w:r>
    </w:p>
    <w:p w:rsidR="006C48C3" w:rsidRPr="003E1806" w:rsidRDefault="00E50994" w:rsidP="001618AF">
      <w:r>
        <w:t xml:space="preserve">[[@Bible:Gen 44:10 ]][[44:10 &gt;&gt; Gen 44:10]] {{field-on:Bible}}  The steward responded,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answered,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replied, “Far be it from me that I should do so. The man in whose hand the cup was found, that person will be my slave, but as for you others, go up in peace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answered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commanded your servants, ‘Bring him down to me that I may see him.’ {{field-off:Bible}}</w:t>
      </w:r>
    </w:p>
    <w:p w:rsidR="006C48C3" w:rsidRPr="003E1806" w:rsidRDefault="00E50994" w:rsidP="001618AF">
      <w:r>
        <w:t xml:space="preserve">[[@Bible:Gen 44:22 ]][[44:22 &gt;&gt; Gen 44:22]] {{field-on:Bible}}  After that, we explained to my master, ‘The boy cannot leave his father. For if he should leave his father, his father would die.’ {{field-off:Bible}}</w:t>
      </w:r>
    </w:p>
    <w:p w:rsidR="006C48C3" w:rsidRPr="003E1806" w:rsidRDefault="00E50994" w:rsidP="001618AF">
      <w:r>
        <w:t xml:space="preserve">[[@Bible:Gen 44:23 ]][[44:23 &gt;&gt; Gen 44:23]] {{field-on:Bible}}  Then you informed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ordered, ‘Go again, buy us some food.’ {{field-off:Bible}}</w:t>
      </w:r>
    </w:p>
    <w:p w:rsidR="006C48C3" w:rsidRPr="003E1806" w:rsidRDefault="00E50994" w:rsidP="001618AF">
      <w:r>
        <w:t xml:space="preserve">[[@Bible:Gen 44:26 ]][[44:26 &gt;&gt; Gen 44:26]] {{field-on:Bible}}  Then we explained,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swearing,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ordered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announced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requested of his brothers, “Come near to me, please.” They came near. He stated,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commands, “The Almighty has made me master of all Egypt. Come down to me, do not delay.  {{field-off:Bible}}</w:t>
      </w:r>
    </w:p>
    <w:p w:rsidR="006C48C3" w:rsidRPr="003E1806" w:rsidRDefault="00E50994" w:rsidP="001618AF">
      <w:r>
        <w:t xml:space="preserve">[[@Bible:Gen 45:10 ]][[45:10 &gt;&gt; Gen 45:10]] {{field-on:Bible}}  You will live in the land of Goshen (Gos in the Wadi Tumilat), and you will be near me, you,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commanded Joseph, “Say to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warned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promised,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grandsons, his daughters and his granddaughters,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Pallu,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(Shuham; Num. 26:42).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answer,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answered Pharaoh, “Your servants are shepherds, as our ancestors.” {{field-off:Bible}}</w:t>
      </w:r>
    </w:p>
    <w:p w:rsidR="006C48C3" w:rsidRPr="003E1806" w:rsidRDefault="00E50994" w:rsidP="001618AF">
      <w:r>
        <w:t xml:space="preserve">[[@Bible:Gen 47:4 ]][[47:4 &gt;&gt; Gen 47:4]] {{field-on:Bible}}  Then they requested of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answered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(ancient Goshen; modern Tel el-Dab‘a),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answered,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commanded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responded,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requested of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promised,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Most Powerful Sovereign appeared to me at Luz in the land of Canaan. He blessed me  {{field-off:Bible}}</w:t>
      </w:r>
    </w:p>
    <w:p w:rsidR="006C48C3" w:rsidRPr="003E1806" w:rsidRDefault="00E50994" w:rsidP="001618AF">
      <w:r>
        <w:t xml:space="preserve">[[@Bible:Gen 48:4 ]][[48:4 &gt;&gt; Gen 48:4]] {{field-on:Bible}}  and promised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answered his father, “They are my sons, whom the Almighty has given me here.” Israel replied,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corrected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encouraged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comes. The ethnicities will obey him.  {{field-off:Bible}}</w:t>
      </w:r>
    </w:p>
    <w:p w:rsidR="006C48C3" w:rsidRPr="003E1806" w:rsidRDefault="00E50994" w:rsidP="001618AF">
      <w:r>
        <w:t xml:space="preserve">[[@Bible:Gen 49:11 ]][[49:11 &gt;&gt; Gen 49:11]] {{field-on:Bible}}  Binding his young donkey to the vine and his jenny’s colt to the choice vine (Israel),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deliver eloquent speeches.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Strong One of Jacob, because of the name of the Shepherd, the Rock of Israel.  {{field-off:Bible}}</w:t>
      </w:r>
    </w:p>
    <w:p w:rsidR="006C48C3" w:rsidRPr="003E1806" w:rsidRDefault="00E50994" w:rsidP="001618AF">
      <w:r>
        <w:t xml:space="preserve">[[@Bible:Gen 49:25 ]][[49:25 &gt;&gt; Gen 49:25]] {{field-on:Bible}}  The Mighty One of your father will help you, and the Most Powerful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announced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ordered,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among the reeds in the water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among the reeds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ordered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execute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answered,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thornbush. Moses looked, and behold, the thornbush was burning, but the thornbush was not burned up.  {{field-off:Bible}}</w:t>
      </w:r>
    </w:p>
    <w:p w:rsidR="006C48C3" w:rsidRPr="003E1806" w:rsidRDefault="00E50994" w:rsidP="001618AF">
      <w:r>
        <w:t xml:space="preserve">[[@Bible:Exod 3:3 ]][[3:3 &gt;&gt; Exod 3:3]] {{field-on:Bible}}  Moses said, “I will turn aside and see this amazing thing, why the thornbush is not burned up.” {{field-off:Bible}}</w:t>
      </w:r>
    </w:p>
    <w:p w:rsidR="006C48C3" w:rsidRPr="003E1806" w:rsidRDefault="00E50994" w:rsidP="001618AF">
      <w:r>
        <w:t xml:space="preserve">[[@Bible:Exod 3:4 ]][[3:4 &gt;&gt; Exod 3:4]] {{field-on:Bible}}  When Yehowah saw that he had turned aside to look, the Almighty called to him out of the thornbush, “Moses, Moses!” Moses answered, “Here I am.” {{field-off:Bible}}</w:t>
      </w:r>
    </w:p>
    <w:p w:rsidR="006C48C3" w:rsidRPr="003E1806" w:rsidRDefault="00E50994" w:rsidP="001618AF">
      <w:r>
        <w:t xml:space="preserve">[[@Bible:Exod 3:5 ]][[3:5 &gt;&gt; Exod 3:5]] {{field-on:Bible}}  Yehowah said,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answered,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AM Who I AM.” He ordered, “You must say to the Israelis, ‘I AM has sent me to you’” (John 4:26; Rev. 1:8).  {{field-off:Bible}}</w:t>
      </w:r>
    </w:p>
    <w:p w:rsidR="006C48C3" w:rsidRPr="003E1806" w:rsidRDefault="00E50994" w:rsidP="001618AF">
      <w:r>
        <w:t xml:space="preserve">[[@Bible:Exod 3:15 ]][[3:15 &gt;&gt; Exod 3:15]] {{field-on:Bible}}  The Almighty also spoke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ordered,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ordered,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responded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entreated him, “Let me go, so I may return to my relatives who are in Egypt, and see if they are still alive.” Jethro said to Moses, “Go in peace.” {{field-off:Bible}}</w:t>
      </w:r>
    </w:p>
    <w:p w:rsidR="006C48C3" w:rsidRPr="003E1806" w:rsidRDefault="00E50994" w:rsidP="001618AF">
      <w:r>
        <w:t xml:space="preserve">[[@Bible:Exod 4:19 ]][[4:19 &gt;&gt; Exod 4:19]] {{field-on:Bible}}  Yehowah ordered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say to Pharaoh, ‘This is what Yehowah says: Israel is my son, my firstborn,  {{field-off:Bible}}</w:t>
      </w:r>
    </w:p>
    <w:p w:rsidR="006C48C3" w:rsidRPr="003E1806" w:rsidRDefault="00E50994" w:rsidP="001618AF">
      <w:r>
        <w:t xml:space="preserve">[[@Bible:Exod 4:23 ]][[4:23 &gt;&gt; Exod 4:23]] {{field-on:Bible}}  and I declare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repeated, “You are a bridegroom of blood,” because of the circumcision.  {{field-off:Bible}}</w:t>
      </w:r>
    </w:p>
    <w:p w:rsidR="006C48C3" w:rsidRPr="003E1806" w:rsidRDefault="00E50994" w:rsidP="001618AF">
      <w:r>
        <w:t xml:space="preserve">[[@Bible:Exod 4:27 ]][[4:27 &gt;&gt; Exod 4:27]] {{field-on:Bible}}  Yehowah said to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and said, “This is what Yehowah, Mighty One of Israel commands: ‘Let my people go, so they may observe a feast with me in the wilderness.’” {{field-off:Bible}}</w:t>
      </w:r>
    </w:p>
    <w:p w:rsidR="006C48C3" w:rsidRPr="003E1806" w:rsidRDefault="00E50994" w:rsidP="001618AF">
      <w:r>
        <w:t xml:space="preserve">[[@Bible:Exod 5:2 ]][[5:2 &gt;&gt; Exod 5:2]] {{field-on:Bible}}  Pharaoh responded,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ordered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commands: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responded,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complained,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Most Powerful Sovereign; but by my name, Yehowah, did I not make myself known to them?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asked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to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whom Yehowah ordered,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asked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answered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to Aaron,  {{field-off:Bible}}</w:t>
      </w:r>
    </w:p>
    <w:p w:rsidR="006C48C3" w:rsidRPr="003E1806" w:rsidRDefault="00E50994" w:rsidP="001618AF">
      <w:r>
        <w:t xml:space="preserve">[[@Bible:Exod 7:9 ]][[7:9 &gt;&gt; Exod 7:9]] {{field-on:Bible}}  “When Pharaoh says to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said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Say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declares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said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declares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ordered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said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replied, “Let it be as you say, so that you may know that there is no one like Yehowah our Divine One.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ordered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ordered Moses, “Get up at the crack of dawn and stand in front of Pharaoh as he goes out to the River. Say to him, ‘Yehowah declares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for Aaron, and said, “Go, sacrifice to your Divine One in our own land.” {{field-off:Bible}}</w:t>
      </w:r>
    </w:p>
    <w:p w:rsidR="006C48C3" w:rsidRPr="003E1806" w:rsidRDefault="00E50994" w:rsidP="001618AF">
      <w:r>
        <w:t xml:space="preserve">[[@Bible:Exod 8:26 ]][[8:26 &gt;&gt; Exod 8:26]] {{field-on:Bible}}  Moses said,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said,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ordered Moses, “Go to Pharaoh and tell him, ‘Yehowah, Mighty One of the Hebrews, declares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to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ordered Moses, “Get up at the crack of dawn, stand in front of Pharaoh and say to him, ‘Yehowah, Mighty One of the Hebrews, declares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said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confessed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said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ordered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declares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answered,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said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confessed,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said to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said, “Go, worship Yehowah. Even your families may go with you, but your flocks and herds must remain behind.” {{field-off:Bible}}</w:t>
      </w:r>
    </w:p>
    <w:p w:rsidR="006C48C3" w:rsidRPr="003E1806" w:rsidRDefault="00E50994" w:rsidP="001618AF">
      <w:r>
        <w:t xml:space="preserve">[[@Bible:Exod 10:25 ]][[10:25 &gt;&gt; Exod 10:25]] {{field-on:Bible}}  But Moses replied,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ordered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responded,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prophesies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say,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begins at Spring Equinox).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declares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feast-day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through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(Haran), Canaan, and Egypt for 430 years.  {{field-off:Bible}}</w:t>
      </w:r>
    </w:p>
    <w:p w:rsidR="006C48C3" w:rsidRPr="003E1806" w:rsidRDefault="00E50994" w:rsidP="001618AF">
      <w:r>
        <w:t xml:space="preserve">[[@Bible:Exod 12:41 ]][[12:41 &gt;&gt; Exod 12:41]] {{field-on:Bible}}  At the end of 430 years (c. 1650 BC), on that same day (Abib 15, Gen. 15:18; Num. 33:3; Gal. 3:16-18),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(tefillin).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(tefillin),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ordered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ordered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ordered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“Order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manna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informed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declared: ‘Tomorrow is a special Sabbath,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the seventh day is the Sabbath. On the Sabbath there will be no manna.”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ordered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answered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ordered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ordered Moses, “Write this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(first Beit Din).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ordered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Order them, ‘Be careful that you do not go up the mountain or touch its border. Whoever touches the mountain will surely be executed.’ {{field-off:Bible}}</w:t>
      </w:r>
    </w:p>
    <w:p w:rsidR="006C48C3" w:rsidRPr="003E1806" w:rsidRDefault="00E50994" w:rsidP="001618AF">
      <w:r>
        <w:t xml:space="preserve">[[@Bible:Exod 19:13 ]][[19:13 &gt;&gt; Exod 19:13]] {{field-on:Bible}}  No one’s hand must touch such a person. Instead, he must certainly be executed by stoning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ordered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ordered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said to Yehowah, “The people cannot come up to Mount Sinai, for you commanded us: ‘Set boundaries around the mountain and set it apart to Yehowah.’” {{field-off:Bible}}</w:t>
      </w:r>
    </w:p>
    <w:p w:rsidR="006C48C3" w:rsidRPr="003E1806" w:rsidRDefault="00E50994" w:rsidP="001618AF">
      <w:r>
        <w:t xml:space="preserve">[[@Bible:Exod 19:24 ]][[19:24 &gt;&gt; Exod 19:24]] {{field-on:Bible}}  Yehowah ordered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Heb. 11:6).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responded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said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executed.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be executed.  {{field-off:Bible}}</w:t>
      </w:r>
    </w:p>
    <w:p w:rsidR="006C48C3" w:rsidRPr="003E1806" w:rsidRDefault="00E50994" w:rsidP="001618AF">
      <w:r>
        <w:t xml:space="preserve">[[@Bible:Exod 21:15 ]][[21:15 &gt;&gt; Exod 21:15]] {{field-on:Bible}}  Whoever hits his father or mother must surely be executed.  {{field-off:Bible}}</w:t>
      </w:r>
    </w:p>
    <w:p w:rsidR="006C48C3" w:rsidRPr="003E1806" w:rsidRDefault="00E50994" w:rsidP="001618AF">
      <w:r>
        <w:t xml:space="preserve">[[@Bible:Exod 21:16 ]][[21:16 &gt;&gt; Exod 21:16]] {{field-on:Bible}}  Whoever kidnaps a person and sells him, or the person is found in his possession, that kidnapper must surely be executed.  {{field-off:Bible}}</w:t>
      </w:r>
    </w:p>
    <w:p w:rsidR="006C48C3" w:rsidRPr="003E1806" w:rsidRDefault="00E50994" w:rsidP="001618AF">
      <w:r>
        <w:t xml:space="preserve">[[@Bible:Exod 21:17 ]][[21:17 &gt;&gt; Exod 21:17]] {{field-on:Bible}}  Whoever curses his father or his mother must surely be executed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executed.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silver-currency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executed.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sea of reeds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said to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spoken.”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promised,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spoke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atonements.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Then the altar will be completely set apart to me. Whatever touches the altar will be set apart.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(Dan. 8:13-14; the dusks dawns).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2 Kings 12:4-16).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instructed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executed.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executed.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requested of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commanded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declared,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answered,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answered, “Do not let your anger burn hot, my master. You know these people, how they are set on doing evil.  {{field-off:Bible}}</w:t>
      </w:r>
    </w:p>
    <w:p w:rsidR="006C48C3" w:rsidRPr="003E1806" w:rsidRDefault="00E50994" w:rsidP="001618AF">
      <w:r>
        <w:t xml:space="preserve">[[@Bible:Exod 32:23 ]][[32:23 &gt;&gt; Exod 32:23]] {{field-on:Bible}}  They requested of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ordered them, ‘Whoever has any gold, let him take it off.’ They gave me the gold,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ordered, “Whoever is for Yehowah, come to me.” All the Levites gathered around him.  {{field-off:Bible}}</w:t>
      </w:r>
    </w:p>
    <w:p w:rsidR="006C48C3" w:rsidRPr="003E1806" w:rsidRDefault="00E50994" w:rsidP="001618AF">
      <w:r>
        <w:t xml:space="preserve">[[@Bible:Exod 32:27 ]][[32:27 &gt;&gt; Exod 32:27]] {{field-on:Bible}}  He ordered them, “Yehowah, Mighty One of Israel, commands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replied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promised,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“Speak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replied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ordered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Sabbath observance to Yehowah. Whoever does any work on that day must be executed.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silver-currency,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silver-currency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of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silver-currency,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silver-currency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silver-currency,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and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to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to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memorial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memorial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oil, and incense as a memorial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the two kidneys,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the fat that covers the inner parts, all the fat that is near the inner parts,  {{field-off:Bible}}</w:t>
      </w:r>
    </w:p>
    <w:p w:rsidR="006C48C3" w:rsidRPr="003E1806" w:rsidRDefault="00E50994" w:rsidP="001618AF">
      <w:r>
        <w:t xml:space="preserve">[[@Bible:Lev 3:10 ]][[3:10 &gt;&gt; Lev 3:10]] {{field-on:Bible}}  the two kidneys,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to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to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him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memorial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silver-currency,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hearth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and of the oil and the incense which is on the grain offering, and he will burn it on the altar to produce a sweet aroma as a memorial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will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an unclean beast, or of some unclean and disgusting thing, and if he then eats some of the meat of a sacrifice of a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burned the head,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to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and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said to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ordered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and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to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and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to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said to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at the entrance to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to Aaron,  {{field-off:Bible}}</w:t>
      </w:r>
    </w:p>
    <w:p w:rsidR="006C48C3" w:rsidRPr="003E1806" w:rsidRDefault="00E50994" w:rsidP="001618AF">
      <w:r>
        <w:t xml:space="preserve">[[@Bible:Lev 13:2 ]][[13:2 &gt;&gt; Lev 13:2]] {{field-on:Bible}}  “When anyone has on the skin of his body a swelling, scab, or a bright spot, and it becomes infected and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is a leprous man,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leprosy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leper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leprosy is healed in the leper.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and the cedar wood, and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at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to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and cedar wood, and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to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spoke to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of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of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They must not be executed, because she was not free.  {{field-off:Bible}}</w:t>
      </w:r>
    </w:p>
    <w:p w:rsidR="006C48C3" w:rsidRPr="003E1806" w:rsidRDefault="00E50994" w:rsidP="001618AF">
      <w:r>
        <w:t xml:space="preserve">[[@Bible:Lev 19:21 ]][[19:21 &gt;&gt; Lev 19:21]] {{field-on:Bible}}  A man must bring his guilt offering to Yehowah to the entrance of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(Rev. 13:16-17).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must certainly be executed.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if they do not execute him,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executed.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executed.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executed. They are guilty and deserve to die.  {{field-off:Bible}}</w:t>
      </w:r>
    </w:p>
    <w:p w:rsidR="006C48C3" w:rsidRPr="003E1806" w:rsidRDefault="00E50994" w:rsidP="001618AF">
      <w:r>
        <w:t xml:space="preserve">[[@Bible:Lev 20:12 ]][[20:12 &gt;&gt; Lev 20:12]] {{field-on:Bible}}  If a man has sex with his daughter-in-law, both of them must certainly be executed.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executed. They are guilty and deserve to die.  {{field-off:Bible}}</w:t>
      </w:r>
    </w:p>
    <w:p w:rsidR="006C48C3" w:rsidRPr="003E1806" w:rsidRDefault="00E50994" w:rsidP="001618AF">
      <w:r>
        <w:t xml:space="preserve">[[@Bible:Lev 20:14 ]][[20:14 &gt;&gt; Lev 20:14]] {{field-on:Bible}}  If a man marries a woman and also marries her mother, this is wickedness. They must be executed by burning,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executed,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executed. They are guilty and deserve to die.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promised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must certainly be executed.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said to Moses, “Speak to the priests, the sons of Aaron, ‘No one among you will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She must be executed by burning.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spoke to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is a leper, or has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spoke to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(omer; approx. 2.2 liters)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you brought the sheaf of the wave offering, count seven entire Sabbaths.  {{field-off:Bible}}</w:t>
      </w:r>
    </w:p>
    <w:p w:rsidR="006C48C3" w:rsidRPr="003E1806" w:rsidRDefault="00E50994" w:rsidP="001618AF">
      <w:r>
        <w:t xml:space="preserve">[[@Bible:Lev 23:16 ]][[23:16 &gt;&gt; Lev 23:16]] {{field-on:Bible}}  You must count fifty days, which would be in the day after the seventh Sabbath (Omer day 50, Shavuot). Then you must present an offering of new grain (wheat) to Yehowah.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blowing (of trumpets; Feast of Trumpets; Exo. 19:18-19; Mat. 24:31;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(Luke 18:10-14; 22:41-42).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(Luke 18:10-14; 22:41-42).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(Jubilees 16:20-21, 29).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fruits of the land, you must keep this Feast of Yehowah for seven days. The first day will be a Sabbath observance, and the eighth day will also be a Sabbath observance (Jubilees 32:4, 16-17, 27-29).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memorial offering. This incense will be burnt for Yehowah.  {{field-off:Bible}}</w:t>
      </w:r>
    </w:p>
    <w:p w:rsidR="006C48C3" w:rsidRPr="003E1806" w:rsidRDefault="00E50994" w:rsidP="001618AF">
      <w:r>
        <w:t xml:space="preserve">[[@Bible:Lev 24:8 ]][[24:8 &gt;&gt; Lev 24:8]] {{field-on:Bible}}  Every Sabbath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spoke to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execute him by stoning.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executed. All the congregation must certainly stone him, whether he is a sojourning foreigner or a native-born Israeli. If anyone blasphemes the Name, he must be executed.  {{field-off:Bible}}</w:t>
      </w:r>
    </w:p>
    <w:p w:rsidR="006C48C3" w:rsidRPr="003E1806" w:rsidRDefault="00E50994" w:rsidP="001618AF">
      <w:r>
        <w:t xml:space="preserve">[[@Bible:Lev 24:17 ]][[24:17 &gt;&gt; Lev 24:17]] {{field-on:Bible}}  If anyone murders another human, he must certainly be executed.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executed.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spoke to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(Gen. 6:3; Dan. 9:24; Mat. 24:34).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and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sun-pillars,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silver-currency,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silver-currency and for a female 3-weight silver-currency.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silver-currency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executed.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said,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said to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executed.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spoke to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executed.”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spoke to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executed.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to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spoke to Moses and to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order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 leper,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spoke to Moses,  {{field-off:Bible}}</w:t>
      </w:r>
    </w:p>
    <w:p w:rsidR="006C48C3" w:rsidRPr="003E1806" w:rsidRDefault="00E50994" w:rsidP="001618AF">
      <w:r>
        <w:t xml:space="preserve">[[@Bible:Num 5:12 ]][[5:12 &gt;&gt; Num 5:12]] {{field-on:Bible}}  “Speak to the people of Israel, ‘Suppose that a man’s wife turns away and sins against her husband.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grain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memorial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spoke to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spoke to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peace.”’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silver-currency and each bowl weighed 70-weight silver-currency. All the silver vessels weighed 2,400-weight silver-currency,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spoke to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said to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said to them, “Wait for me to hear what Yehowah will instruct about you.” {{field-off:Bible}}</w:t>
      </w:r>
    </w:p>
    <w:p w:rsidR="006C48C3" w:rsidRPr="003E1806" w:rsidRDefault="00E50994" w:rsidP="001618AF">
      <w:r>
        <w:t xml:space="preserve">[[@Bible:Num 9:9 ]][[9:9 &gt;&gt; Num 9:9]] {{field-on:Bible}}  Yehowah spoke to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spoke to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her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her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entreated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entreated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said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spoke to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commanded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a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reported to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said,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reported,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reported,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giants (Nephilim), descendants of Anak, people who came from giants (Nephilim). In our own sight we were like grasshoppers in comparison with them, and this is what we were in their sight, too”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said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said,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said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responded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sea of reeds.” {{field-off:Bible}}</w:t>
      </w:r>
    </w:p>
    <w:p w:rsidR="006C48C3" w:rsidRPr="003E1806" w:rsidRDefault="00E50994" w:rsidP="001618AF">
      <w:r>
        <w:t xml:space="preserve">[[@Bible:Num 14:26 ]][[14:26 &gt;&gt; Num 14:26]] {{field-on:Bible}}  Yehowah spoke to Moses and to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declares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said, “Look, we are here, and we will go to the place that Yehowah has promised, for we have sinned.” {{field-off:Bible}}</w:t>
      </w:r>
    </w:p>
    <w:p w:rsidR="006C48C3" w:rsidRPr="003E1806" w:rsidRDefault="00E50994" w:rsidP="001618AF">
      <w:r>
        <w:t xml:space="preserve">[[@Bible:Num 14:41 ]][[14:41 &gt;&gt; Num 14:41]] {{field-on:Bible}}  But Moses responded,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spoke to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spoke to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said to Moses, “The man must surely be executed.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(Mat. 23:5). They must do this throughout their people’s generations.  {{field-off:Bible}}</w:t>
      </w:r>
    </w:p>
    <w:p w:rsidR="006C48C3" w:rsidRPr="003E1806" w:rsidRDefault="00E50994" w:rsidP="001618AF">
      <w:r>
        <w:t xml:space="preserve">[[@Bible:Num 15:39 ]][[15:39 &gt;&gt; Num 15:39]] {{field-on:Bible}}  It will be a tassel as a special reminder to you, when you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said to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to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prayed,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replied to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said,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spoke to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accused,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ordered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spoke to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spoke to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said to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executed.”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silver-currency,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said to them, ‘They must have no inheritance among the people of Israel.’” {{field-off:Bible}}</w:t>
      </w:r>
    </w:p>
    <w:p w:rsidR="006C48C3" w:rsidRPr="003E1806" w:rsidRDefault="00E50994" w:rsidP="001618AF">
      <w:r>
        <w:t xml:space="preserve">[[@Bible:Num 18:25 ]][[18:25 &gt;&gt; Num 18:25]] {{field-on:Bible}}  Yehowah spoke to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most set-apart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be executed.’”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corpse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(modern Tabuk, Saudi Arabia).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1611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(final) sea of reeds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pleaded,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said to Moses, “Make an ophidian and attach it to a flagpole (See G3789). It will happen that everyone who is bitten will survive, if he looks at it.” {{field-off:Bible}}</w:t>
      </w:r>
    </w:p>
    <w:p w:rsidR="006C48C3" w:rsidRPr="003E1806" w:rsidRDefault="00E50994" w:rsidP="001618AF">
      <w:r>
        <w:t xml:space="preserve">[[@Bible:Num 21:9 ]][[21:9 &gt;&gt; Num 21:9]] {{field-on:Bible}}  So Moses made a bronze ophidian and attached it to a flagpole. When a snake bit any person, if he looked at the bronze ophidian,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said to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said,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said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said,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reported,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said to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said to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answered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answered,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responded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said to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answered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said,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responded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said,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said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Most Powerful,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Most Powerful,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(Tall al-Hammam), and the men began to prostitute themselves with women of Moab,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ordered Moses, “Execute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said to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declares, “Look, I am giving to Phinehas my covenant of peace.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spoke to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spoke to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(Hushim; Gen. 46:23),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spoke to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spoke to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said to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entreated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said to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(Feast of Trumpets).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spoke to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spoke to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said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191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entreated,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sea of reeds.  {{field-off:Bible}}</w:t>
      </w:r>
    </w:p>
    <w:p w:rsidR="006C48C3" w:rsidRPr="003E1806" w:rsidRDefault="00E50994" w:rsidP="001618AF">
      <w:r>
        <w:t xml:space="preserve">[[@Bible:Num 33:11 ]][[33:11 &gt;&gt; Num 33:11]] {{field-on:Bible}}  They set out from the sea of reeds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1611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spoke to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spoke to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Scorpions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spoke to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executed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executed.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executed.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executed.  {{field-off:Bible}}</w:t>
      </w:r>
    </w:p>
    <w:p w:rsidR="006C48C3" w:rsidRPr="003E1806" w:rsidRDefault="00E50994" w:rsidP="001618AF">
      <w:r>
        <w:t xml:space="preserve">[[@Bible:Num 35:19 ]][[35:19 &gt;&gt; Num 35:19]] {{field-on:Bible}}  The avenger of blood may put the murderer to death. When he meets him, the avenger of blood must execute him.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executed. He is a murderer. The avenger of blood may execute the murderer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executed, as testified to by the words of witnesses. But one witness’s word alone may not cause any person to be executed.  {{field-off:Bible}}</w:t>
      </w:r>
    </w:p>
    <w:p w:rsidR="006C48C3" w:rsidRPr="003E1806" w:rsidRDefault="00E50994" w:rsidP="001618AF">
      <w:r>
        <w:t xml:space="preserve">[[@Bible:Num 35:31 ]][[35:31 &gt;&gt; Num 35:31]] {{field-on:Bible}}  Also, you must not accept ransom for the life of a murderer who is guilty of murder. He must certainly be executed.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(executed)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the sea of reeds, between Paran, Tophel, Laban, Hazeroth, and Di Zahab. {{field-off:Bible}}</w:t>
      </w:r>
    </w:p>
    <w:p w:rsidR="006C48C3" w:rsidRPr="003E1806" w:rsidRDefault="00E50994" w:rsidP="001618AF">
      <w:r>
        <w:t xml:space="preserve">[[@Bible:Deut 1:2 ]][[1:2 &gt;&gt; Deut 1:2]] {{field-on:Bible}}  It is eleven days journey from Horeb (Mount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reporting,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said to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sea of reeds.’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said to me, ‘Command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sea of reeds, as Yehowah had spoken to me; we went around Mount Seir for many days.  {{field-off:Bible}}</w:t>
      </w:r>
    </w:p>
    <w:p w:rsidR="006C48C3" w:rsidRPr="003E1806" w:rsidRDefault="00E50994" w:rsidP="001618AF">
      <w:r>
        <w:t xml:space="preserve">[[@Bible:Deut 2:2 ]][[2:2 &gt;&gt; Deut 2:2]] {{field-on:Bible}}  Yehowah spoke to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with money, so that you may eat; you will also buy water from them with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said to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(aka Wadi al-Hasa).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and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peace,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(modern Yarmuk)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implored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go in, and possess the land that Yehowah, Mighty One of your fathers, is giving you.  {{field-off:Bible}}</w:t>
      </w:r>
    </w:p>
    <w:p w:rsidR="006C48C3" w:rsidRPr="003E1806" w:rsidRDefault="00E50994" w:rsidP="001618AF">
      <w:r>
        <w:t xml:space="preserve">[[@Bible:Deut 4:2 ]][[4:2 &gt;&gt; Deut 4:2]] {{field-on:Bible}}  You will not add to the word that I command you, neither will you take away from it,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said to me, ‘Assemble to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sky,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will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by wonders, by war, by a mighty hand,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order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grandchildren,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(tefillin).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answer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Almighty,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to their face those who hate him,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oil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Heaven,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ordered,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1611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said to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bribes.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(tefillin).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executed,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execute him; your hand will be the first on him to execute him, and afterwards the hand of all the people.  {{field-off:Bible}}</w:t>
      </w:r>
    </w:p>
    <w:p w:rsidR="006C48C3" w:rsidRPr="003E1806" w:rsidRDefault="00E50994" w:rsidP="001618AF">
      <w:r>
        <w:t xml:space="preserve">[[@Bible:Deut 13:10 ]][[13:10 &gt;&gt; Deut 13:10]] {{field-on:Bible}}  You will execute him by stoning,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of his execution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the fatherless, and the widow who are within your gates, will come,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(shemitah)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John 12:8);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the sojourning alien,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executed; but at the mouth of only one witness, he must not be executed.  {{field-off:Bible}}</w:t>
      </w:r>
    </w:p>
    <w:p w:rsidR="006C48C3" w:rsidRPr="003E1806" w:rsidRDefault="00E50994" w:rsidP="001618AF">
      <w:r>
        <w:t xml:space="preserve">[[@Bible:Deut 17:7 ]][[17:7 &gt;&gt; Deut 17:7]] {{field-on:Bible}}  The hand of the witnesses must be the first to execute him,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be executed; you will put away the evil from Israel.  {{field-off:Bible}}</w:t>
      </w:r>
    </w:p>
    <w:p w:rsidR="006C48C3" w:rsidRPr="003E1806" w:rsidRDefault="00E50994" w:rsidP="001618AF">
      <w:r>
        <w:t xml:space="preserve">[[@Bible:Deut 17:13 ]][[17:13 &gt;&gt; Deut 17:13]] {{field-on:Bible}}  All the people must hear about the execution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(Deut. 31:9;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3:22-23, 7:37; John 1:21, 25; 6:14; 9:17).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be executed.’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be executed.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landmark that they set in place a long time ago, in your inheritance that you will inherit, in the land that Yehowah your Divine One is giving you to possess (Hos. 5:10; Deut. 27:17; Prov. 22:28; 23:10-11; 15:25).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by execution,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(Luke 7:34). {{field-off:Bible}}</w:t>
      </w:r>
    </w:p>
    <w:p w:rsidR="006C48C3" w:rsidRPr="003E1806" w:rsidRDefault="00E50994" w:rsidP="001618AF">
      <w:r>
        <w:t xml:space="preserve">[[@Bible:Deut 21:21 ]][[21:21 &gt;&gt; Deut 21:21]] {{field-on:Bible}}  Then all the men of his city must execute him by stoning; and you will remove the evil from among you. All Israel will hear of the execution and fear.  {{field-off:Bible}}</w:t>
      </w:r>
    </w:p>
    <w:p w:rsidR="006C48C3" w:rsidRPr="003E1806" w:rsidRDefault="00E50994" w:rsidP="001618AF">
      <w:r>
        <w:t xml:space="preserve">[[@Bible:Deut 21:22 ]][[21:22 &gt;&gt; Deut 21:22]] {{field-on:Bible}}  If a man has committed a sin worthy of death, and he is executed,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silver-currency,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execute her by stoning,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be executed, the man who was having sex with the woman and the woman herself; and you will remove the evil from among you.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execute them by stoning. You must stone the girl, because she did not cry out, even though she was in the city. You must execute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be executed.  {{field-off:Bible}}</w:t>
      </w:r>
    </w:p>
    <w:p w:rsidR="006C48C3" w:rsidRPr="003E1806" w:rsidRDefault="00E50994" w:rsidP="001618AF">
      <w:r>
        <w:t xml:space="preserve">[[@Bible:Deut 22:26 ]][[22:26 &gt;&gt; Deut 22:26]] {{field-on:Bible}}  But to the girl you must do nothing; there is no sin in the girl worthy of execution.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silver-currency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peace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then put back the earth to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and treats him as a slave and sells him, that thief must be executed;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get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executed for their children, neither must the children be executed for their parents. Instead, everyone must be executed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Heaven.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do the work of slaves.  {{field-off:Bible}}</w:t>
      </w:r>
    </w:p>
    <w:p w:rsidR="006C48C3" w:rsidRPr="003E1806" w:rsidRDefault="00E50994" w:rsidP="001618AF">
      <w:r>
        <w:t xml:space="preserve">[[@Bible:Deut 26:7 ]][[26:7 &gt;&gt; Deut 26:7]] {{field-on:Bible}}  We cried out to Yehowah, Mighty One of our fathers, and Yehowah heard our voice,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commanded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(Deut. 17:18-19);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landmark!’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the fruit of your ground,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and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for all the birds of the sky and for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peace,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answer,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and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the blessings and the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one hundred twenty years old today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said to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(Deut. 17:18; 27:1-8; Josh. 8:32; Hos. 8:12).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said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and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fruits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declare,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you heavens,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said to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spoke: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shouted,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of your help, and the sword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natural force abated.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speak about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executed.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ordered,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replied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reported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ordered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ordered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answer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ordered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commanded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answered,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ordered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collapse downslope. The soldiers must attack, each man going up straight ahead.” {{field-off:Bible}}</w:t>
      </w:r>
    </w:p>
    <w:p w:rsidR="006C48C3" w:rsidRPr="003E1806" w:rsidRDefault="00E50994" w:rsidP="001618AF">
      <w:r>
        <w:t xml:space="preserve">[[@Bible:Josh 6:6 ]][[6:6 &gt;&gt; Josh 6:6]] {{field-on:Bible}}  Then Joshua son of Nun called the priests and commanded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ordered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collapsed downslope,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commanded them, “Go up and spy out the land.” So the men went up and spied out Ai.  {{field-off:Bible}}</w:t>
      </w:r>
    </w:p>
    <w:p w:rsidR="006C48C3" w:rsidRPr="003E1806" w:rsidRDefault="00E50994" w:rsidP="001618AF">
      <w:r>
        <w:t xml:space="preserve">[[@Bible:Josh 7:3 ]][[7:3 &gt;&gt; Josh 7:3]] {{field-on:Bible}}  When they returned to Joshua, they reported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ordered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order them, ‘Consecrate yourselves for tomorrow. For Yehowah, Mighty One of Israel declares,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executed by burning,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silver-currency,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executed him by stoning. Then they executed the rest by stoning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commanded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ordered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31:9; 27:1-8;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lied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lied,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said,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hailstones down from the heavens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Ayalon.”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peace to Joshua at the camp at Makkedah. No one dared to say one word against any of the people of Israel.  {{field-off:Bible}}</w:t>
      </w:r>
    </w:p>
    <w:p w:rsidR="006C48C3" w:rsidRPr="003E1806" w:rsidRDefault="00E50994" w:rsidP="001618AF">
      <w:r>
        <w:t xml:space="preserve">[[@Bible:Josh 10:22 ]][[10:22 &gt;&gt; Josh 10:22]] {{field-on:Bible}}  Then Joshua ordered,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executed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declared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executed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executed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commanded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executed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commanded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Scorpions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(became ancient Haluza),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ordered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elders of the congregation for judgment (Beit Din),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elders of the congregation (Beit Din).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exclaimed,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River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replied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responded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silver-currency,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answered,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answered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entreated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Scorpions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declare,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extremely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said, “I have a secret message for you, my king.” Eglon said, “Silence!” So all those serving him left the room.  {{field-off:Bible}}</w:t>
      </w:r>
    </w:p>
    <w:p w:rsidR="006C48C3" w:rsidRPr="003E1806" w:rsidRDefault="00E50994" w:rsidP="001618AF">
      <w:r>
        <w:t xml:space="preserve">[[@Bible:Judg 3:20 ]][[3:20 &gt;&gt; Judg 3:20]] {{field-on:Bible}}  Ehud came to him. The king was sitting by himself, alone in the coolness of the upper room. Ehud said, “I have a message from the Almighty for you.” The king rose up out of his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out on the porch and closed the doors of the upper room behind him and locked them.  {{field-off:Bible}}</w:t>
      </w:r>
    </w:p>
    <w:p w:rsidR="006C48C3" w:rsidRPr="003E1806" w:rsidRDefault="00E50994" w:rsidP="001618AF">
      <w:r>
        <w:t xml:space="preserve">[[@Bible:Judg 3:24 ]][[3:24 &gt;&gt; Judg 3:24]] {{field-on:Bible}}  After Ehud had gone, the king’s servants came; they saw that the doors of the upper room were locked, so they thought, “Surely he is relieving himself in the coolness of the upper room.”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upper room.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said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replied to her, “If you go with me, I will go, but if you do not go with me, I will not go.” {{field-off:Bible}}</w:t>
      </w:r>
    </w:p>
    <w:p w:rsidR="006C48C3" w:rsidRPr="003E1806" w:rsidRDefault="00E50994" w:rsidP="001618AF">
      <w:r>
        <w:t xml:space="preserve">[[@Bible:Judg 4:9 ]][[4:9 &gt;&gt; Judg 4:9]] {{field-on:Bible}}  She responded,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ordered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requested of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fireplaces,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declares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declared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separating out the wheat by beating it on the floor, in the winepress,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responded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commanded, “Go in the strength you already have. Deliver Israel from the hand of Midian. Have I not sent you?” {{field-off:Bible}}</w:t>
      </w:r>
    </w:p>
    <w:p w:rsidR="006C48C3" w:rsidRPr="003E1806" w:rsidRDefault="00E50994" w:rsidP="001618AF">
      <w:r>
        <w:t xml:space="preserve">[[@Bible:Judg 6:15 ]][[6:15 &gt;&gt; Judg 6:15]] {{field-on:Bible}}  Gideon replied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answered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said,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ordered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exclaimed, “Ah, Lord Yehowah! For I have seen the angel of Yehowah face to face!” {{field-off:Bible}}</w:t>
      </w:r>
    </w:p>
    <w:p w:rsidR="006C48C3" w:rsidRPr="003E1806" w:rsidRDefault="00E50994" w:rsidP="001618AF">
      <w:r>
        <w:t xml:space="preserve">[[@Bible:Judg 6:23 ]][[6:23 &gt;&gt; Judg 6:23]] {{field-on:Bible}}  Yehowah comforted him, “Peace to you! Do not be afraid, you will not die.” {{field-off:Bible}}</w:t>
      </w:r>
    </w:p>
    <w:p w:rsidR="006C48C3" w:rsidRPr="003E1806" w:rsidRDefault="00E50994" w:rsidP="001618AF">
      <w:r>
        <w:t xml:space="preserve">[[@Bible:Judg 6:24 ]][[6:24 &gt;&gt; Judg 6:24]] {{field-on:Bible}}  So Gideon built an altar there to Yehowah. He called it, “Yehowah-Peace.” To this day it still stands at Ophrah of the clan of Abiezer.  {{field-off:Bible}}</w:t>
      </w:r>
    </w:p>
    <w:p w:rsidR="006C48C3" w:rsidRPr="003E1806" w:rsidRDefault="00E50994" w:rsidP="001618AF">
      <w:r>
        <w:t xml:space="preserve">[[@Bible:Judg 6:25 ]][[6:25 &gt;&gt; Judg 6:25]] {{field-on:Bible}}  That night Yehowah ordered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concluded, “Gideon son of Joash has done this thing.” {{field-off:Bible}}</w:t>
      </w:r>
    </w:p>
    <w:p w:rsidR="006C48C3" w:rsidRPr="003E1806" w:rsidRDefault="00E50994" w:rsidP="001618AF">
      <w:r>
        <w:t xml:space="preserve">[[@Bible:Judg 6:30 ]][[6:30 &gt;&gt; Judg 6:30]] {{field-on:Bible}}  Then the men of the town said to Joash, “Bring out your son, so that he may be executed,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executed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ordered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interpreted,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shouted,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commanding,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asked,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answered,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peace,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responded, “They were my brothers, the sons of my mother. As Yehowah lives, if you had saved them alive, I would not kill you.” {{field-off:Bible}}</w:t>
      </w:r>
    </w:p>
    <w:p w:rsidR="006C48C3" w:rsidRPr="003E1806" w:rsidRDefault="00E50994" w:rsidP="001618AF">
      <w:r>
        <w:t xml:space="preserve">[[@Bible:Judg 8:20 ]][[8:20 &gt;&gt; Judg 8:20]] {{field-on:Bible}}  He ordered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responded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affirmed, “He is our brother.” {{field-off:Bible}}</w:t>
      </w:r>
    </w:p>
    <w:p w:rsidR="006C48C3" w:rsidRPr="003E1806" w:rsidRDefault="00E50994" w:rsidP="001618AF">
      <w:r>
        <w:t xml:space="preserve">[[@Bible:Judg 9:4 ]][[9:4 &gt;&gt; Judg 9:4]] {{field-on:Bible}}  They gave him 70-weight silver-currency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entreated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entreated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entreated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thornbush, ‘Come and reign over us.’ {{field-off:Bible}}</w:t>
      </w:r>
    </w:p>
    <w:p w:rsidR="006C48C3" w:rsidRPr="003E1806" w:rsidRDefault="00E50994" w:rsidP="001618AF">
      <w:r>
        <w:t xml:space="preserve">[[@Bible:Judg 9:15 ]][[9:15 &gt;&gt; Judg 9:15]] {{field-on:Bible}}  The thornbush replied to the trees, ‘If you truly want to anoint me as king over you, then come and find safety under my shade. If not, then let fire come out of the thornbush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household,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asked,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exclaimed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pleaded with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informed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entreated Jephthah, “Come and be our leader that we may fight with the people of Ammon.” {{field-off:Bible}}</w:t>
      </w:r>
    </w:p>
    <w:p w:rsidR="006C48C3" w:rsidRPr="003E1806" w:rsidRDefault="00E50994" w:rsidP="001618AF">
      <w:r>
        <w:t xml:space="preserve">[[@Bible:Judg 11:7 ]][[11:7 &gt;&gt; Judg 11:7]] {{field-on:Bible}}  Jephthah replied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pleaded with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responded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they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entreated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exclaimed,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responded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ordered,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replied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requested, “Let me go over the river,” the men of Gilead would ask him, “Are you an Ephraimite?” If he said, “No,” {{field-off:Bible}}</w:t>
      </w:r>
    </w:p>
    <w:p w:rsidR="006C48C3" w:rsidRPr="003E1806" w:rsidRDefault="00E50994" w:rsidP="001618AF">
      <w:r>
        <w:t xml:space="preserve">[[@Bible:Judg 12:6 ]][[12:6 &gt;&gt; Judg 12:6]] {{field-on:Bible}}  then they would say to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answered,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answered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 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said to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said to his wife, “We are sure to die, because we have seen the Almighty!” {{field-off:Bible}}</w:t>
      </w:r>
    </w:p>
    <w:p w:rsidR="006C48C3" w:rsidRPr="003E1806" w:rsidRDefault="00E50994" w:rsidP="001618AF">
      <w:r>
        <w:t xml:space="preserve">[[@Bible:Judg 13:23 ]][[13:23 &gt;&gt; Judg 13:23]] {{field-on:Bible}}  But his wife responded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asked him, “Is there not a woman among the daughters of your relatives or among all our people? Are you going to take a wife from the uncircumcised Philistines?” Samson requested of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replied to him, “Tell us your riddle, so we may hear it.” {{field-off:Bible}}</w:t>
      </w:r>
    </w:p>
    <w:p w:rsidR="006C48C3" w:rsidRPr="003E1806" w:rsidRDefault="00E50994" w:rsidP="001618AF">
      <w:r>
        <w:t xml:space="preserve">[[@Bible:Judg 14:14 ]][[14:14 &gt;&gt; Judg 14:14]] {{field-on:Bible}}  He told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answered,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answered them, “They did to me, and so I have done to them.” {{field-off:Bible}}</w:t>
      </w:r>
    </w:p>
    <w:p w:rsidR="006C48C3" w:rsidRPr="003E1806" w:rsidRDefault="00E50994" w:rsidP="001618AF">
      <w:r>
        <w:t xml:space="preserve">[[@Bible:Judg 15:12 ]][[15:12 &gt;&gt; Judg 15:12]] {{field-on:Bible}}  They replied to Samson, “We have come down to tie you up and give you into the hands of the Philistines.” Samson said to them, “Swear to me that you will not kill me yourselves.” {{field-off:Bible}}</w:t>
      </w:r>
    </w:p>
    <w:p w:rsidR="006C48C3" w:rsidRPr="003E1806" w:rsidRDefault="00E50994" w:rsidP="001618AF">
      <w:r>
        <w:t xml:space="preserve">[[@Bible:Judg 15:13 ]][[15:13 &gt;&gt; Judg 15:13]] {{field-on:Bible}}  They said to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declared,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silver-currency.”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replied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warned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replied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warned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replied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warned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complained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requesting,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warned,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boasted,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ordered,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requested of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shouted,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said to his mother, “The 1,100-weight silver-currency that was taken from you, about which you spoke a curse, and which I heard, look here! I have the silver with me. I stole it.” His mother responded, “May Yehowah bless you, my son!” {{field-off:Bible}}</w:t>
      </w:r>
    </w:p>
    <w:p w:rsidR="006C48C3" w:rsidRPr="003E1806" w:rsidRDefault="00E50994" w:rsidP="001618AF">
      <w:r>
        <w:t xml:space="preserve">[[@Bible:Judg 17:3 ]][[17:3 &gt;&gt; Judg 17:3]] {{field-on:Bible}}  He restored the 1,100-weight silver-currency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silver-currency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answered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silver-currency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ordered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answered them, “This is what Micah has done for me: He has hired me to become his priest.” {{field-off:Bible}}</w:t>
      </w:r>
    </w:p>
    <w:p w:rsidR="006C48C3" w:rsidRPr="003E1806" w:rsidRDefault="00E50994" w:rsidP="001618AF">
      <w:r>
        <w:t xml:space="preserve">[[@Bible:Judg 18:5 ]][[18:5 &gt;&gt; Judg 18:5]] {{field-on:Bible}}  They entreated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replied to them, “Go in peace.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reported,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Camp of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asked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ordered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complained,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responded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 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said,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 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answered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{{field-off:Bible}}</w:t>
      </w:r>
    </w:p>
    <w:p w:rsidR="006C48C3" w:rsidRPr="003E1806" w:rsidRDefault="00E50994" w:rsidP="001618AF">
      <w:r>
        <w:t xml:space="preserve">[[@Bible:Judg 19:23 ]][[19:23 &gt;&gt; Judg 19:23]] {{field-on:Bible}}  The man, the master of the house, went out to them and said to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said to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inquired,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execute them,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answered,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ordered,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answered,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hurried, and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and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executed.”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answered,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announced,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replied to her, “No! We will return with you to your people.” {{field-off:Bible}}</w:t>
      </w:r>
    </w:p>
    <w:p w:rsidR="006C48C3" w:rsidRPr="003E1806" w:rsidRDefault="00E50994" w:rsidP="001618AF">
      <w:r>
        <w:t xml:space="preserve">[[@Bible:Rth 1:11 ]][[1:11 &gt;&gt; Rth 1:11]] {{field-on:Bible}}  But Naomi responded,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responded,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more also,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responded to them, “Do not call me Naomi. Call me Bitter, for the Most Powerful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Most Powerful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entreated Naomi, “Now let me go and glean what remains among the ears of grain in the fields. I will follow anyone in whose eyes I will find grace.” So Naomi answered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greeted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requested of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ordered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responded,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answered, “The name of the man who owns the field where I worked today is Boaz.” {{field-off:Bible}}</w:t>
      </w:r>
    </w:p>
    <w:p w:rsidR="006C48C3" w:rsidRPr="003E1806" w:rsidRDefault="00E50994" w:rsidP="001618AF">
      <w:r>
        <w:t xml:space="preserve">[[@Bible:Rth 2:20 ]][[2:20 &gt;&gt; Rth 2:20]] {{field-on:Bible}}  Naomi said to her daughter-in-law, “May he be blessed by Yehowah, who has not left off his loyalty to the living and to the dead.” Naomi informed her, “That man is near of kin to us, one of our kinsman-redeemers.” {{field-off:Bible}}</w:t>
      </w:r>
    </w:p>
    <w:p w:rsidR="006C48C3" w:rsidRPr="003E1806" w:rsidRDefault="00E50994" w:rsidP="001618AF">
      <w:r>
        <w:t xml:space="preserve">[[@Bible:Rth 2:21 ]][[2:21 &gt;&gt; Rth 2:21]] {{field-on:Bible}}  Ruth the Moabitess replied,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instructed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replied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replied,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said,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explained, “These six measures of barley are what he gave me, for he said, ‘Do not go empty to your mother-in-law.’” {{field-off:Bible}}</w:t>
      </w:r>
    </w:p>
    <w:p w:rsidR="006C48C3" w:rsidRPr="003E1806" w:rsidRDefault="00E50994" w:rsidP="001618AF">
      <w:r>
        <w:t xml:space="preserve">[[@Bible:Rth 3:18 ]][[3:18 &gt;&gt; Rth 3:18]] {{field-on:Bible}}  Then Naomi responded,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said to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requested,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replied, “I will redeem it.” {{field-off:Bible}}</w:t>
      </w:r>
    </w:p>
    <w:p w:rsidR="006C48C3" w:rsidRPr="003E1806" w:rsidRDefault="00E50994" w:rsidP="001618AF">
      <w:r>
        <w:t xml:space="preserve">[[@Bible:Rth 4:5 ]][[4:5 &gt;&gt; Rth 4:5]] {{field-on:Bible}}  Then Boaz continued,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responded,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said to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replied,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 be like the house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peace; may the Mighty One of Israel grant the request that you have asked him for.” {{field-off:Bible}}</w:t>
      </w:r>
    </w:p>
    <w:p w:rsidR="006C48C3" w:rsidRPr="003E1806" w:rsidRDefault="00E50994" w:rsidP="001618AF">
      <w:r>
        <w:t xml:space="preserve">[[@Bible:1Sa 1:18 ]][[1:18 &gt;&gt; 1Sa 1:18]] {{field-on:Bible}}  She replied,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When the Spring Equinox came, Hannah conceived and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household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said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said to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corrected him, “They must burn the fat first and then take as much as you want.” Then he would respond,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rebuked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kill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rebuked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says,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silver-currency and a loaf of bread, and will plead,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answer,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answered,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said,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responded,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exclaimed,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reported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announced,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stating,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declared,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answered,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answered,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announcing,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said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said,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confessed,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said to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saying,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requested of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requested,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and your female servants and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responded, “No! There must be a king over us,  {{field-off:Bible}}</w:t>
      </w:r>
    </w:p>
    <w:p w:rsidR="006C48C3" w:rsidRPr="003E1806" w:rsidRDefault="00E50994" w:rsidP="001618AF">
      <w:r>
        <w:t xml:space="preserve">[[@Bible:1Sa 8:20 ]][[8:20 &gt;&gt; 1Sa 8:20]] {{field-on:Bible}}  so that we might be like all the ethnicities, and so that our king may judge us and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ordered Samuel, “Obey their voice and cause someone to be king for them.” So Samuel replied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ordered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replied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silver-currency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complimented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ordered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ordered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answered,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execute them.” {{field-off:Bible}}</w:t>
      </w:r>
    </w:p>
    <w:p w:rsidR="006C48C3" w:rsidRPr="003E1806" w:rsidRDefault="00E50994" w:rsidP="001618AF">
      <w:r>
        <w:t xml:space="preserve">[[@Bible:1Sa 11:13 ]][[11:13 &gt;&gt; 1Sa 11:13]] {{field-on:Bible}}  But Saul said, “No one must be executed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answered,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(Shavuot)?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requested of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shouting,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ordered,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answered,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concluded,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remarked,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ordered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responded,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ordered,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be executed.”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replied to Saul, “Do what seems good to you.” {{field-off:Bible}}</w:t>
      </w:r>
    </w:p>
    <w:p w:rsidR="006C48C3" w:rsidRPr="003E1806" w:rsidRDefault="00E50994" w:rsidP="001618AF">
      <w:r>
        <w:t xml:space="preserve">[[@Bible:1Sa 14:41 ]][[14:41 &gt;&gt; 1Sa 14:41]] {{field-on:Bible}}  Therefore, Saul asked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ordered,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accept execution.” {{field-off:Bible}}</w:t>
      </w:r>
    </w:p>
    <w:p w:rsidR="006C48C3" w:rsidRPr="003E1806" w:rsidRDefault="00E50994" w:rsidP="001618AF">
      <w:r>
        <w:t xml:space="preserve">[[@Bible:1Sa 14:44 ]][[14:44 &gt;&gt; 1Sa 14:44]] {{field-on:Bible}}  Saul replied, “The Almighty do so to me, and more also, if you are not executed, Jonathan.” {{field-off:Bible}}</w:t>
      </w:r>
    </w:p>
    <w:p w:rsidR="006C48C3" w:rsidRPr="003E1806" w:rsidRDefault="00E50994" w:rsidP="001618AF">
      <w:r>
        <w:t xml:space="preserve">[[@Bible:1Sa 14:45 ]][[14:45 &gt;&gt; 1Sa 14:45]] {{field-on:Bible}}  Then the people responded to Saul, “Should Jonathan be executed,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says,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answered,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replied to Saul, “Wait, and I will tell you what Yehowah has said to me tonight.” Saul said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commanded,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answered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confessed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said,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ordered,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will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said to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responded,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answered,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answered,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scaled body armor. The armor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shouted,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household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ordered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body armor.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took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answered,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said,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executed.”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executed.”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ordered, “Bring him up to me in the bed, so that I may execute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answered,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answered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replied to David, “Whatever you say, I will do for you.” {{field-off:Bible}}</w:t>
      </w:r>
    </w:p>
    <w:p w:rsidR="006C48C3" w:rsidRPr="003E1806" w:rsidRDefault="00E50994" w:rsidP="001618AF">
      <w:r>
        <w:t xml:space="preserve">[[@Bible:1Sa 20:5 ]][[20:5 &gt;&gt; 1Sa 20:5]] {{field-on:Bible}}  David said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peace.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responded,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answered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say to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requested,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be executed!” {{field-off:Bible}}</w:t>
      </w:r>
    </w:p>
    <w:p w:rsidR="006C48C3" w:rsidRPr="003E1806" w:rsidRDefault="00E50994" w:rsidP="001618AF">
      <w:r>
        <w:t xml:space="preserve">[[@Bible:1Sa 20:32 ]][[20:32 &gt;&gt; 1Sa 20:32]] {{field-on:Bible}}  Jonathan answered Saul his father, “For what reason should he be executed?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ordered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ordered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answered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answered, “The sword of Goliath the Philistine, whom you killed in the Valley of Elah, is here wrapped in a cloth behind the ephod. If you want to take that, take it, for there is no other weapon here.” David replied,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said to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ordered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be executed, Ahimelech, you and all your father’s household!” {{field-off:Bible}}</w:t>
      </w:r>
    </w:p>
    <w:p w:rsidR="006C48C3" w:rsidRPr="003E1806" w:rsidRDefault="00E50994" w:rsidP="001618AF">
      <w:r>
        <w:t xml:space="preserve">[[@Bible:1Sa 22:17 ]][[22:17 &gt;&gt; 1Sa 22:17]] {{field-on:Bible}}  The king ordered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ordered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commanded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prayed,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answered, “He will come down.” {{field-off:Bible}}</w:t>
      </w:r>
    </w:p>
    <w:p w:rsidR="006C48C3" w:rsidRPr="003E1806" w:rsidRDefault="00E50994" w:rsidP="001618AF">
      <w:r>
        <w:t xml:space="preserve">[[@Bible:1Sa 23:12 ]][[23:12 &gt;&gt; 1Sa 23:12]] {{field-on:Bible}}  Then David asked, “Will the men of Keilah surrender me and my men into the hand of Saul?” Yehowah answered,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responded,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reported,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will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said to the young men, “Go up to Carmel, go to Nabal, and greet him in my name.  {{field-off:Bible}}</w:t>
      </w:r>
    </w:p>
    <w:p w:rsidR="006C48C3" w:rsidRPr="003E1806" w:rsidRDefault="00E50994" w:rsidP="001618AF">
      <w:r>
        <w:t xml:space="preserve">[[@Bible:1Sa 25:6 ]][[25:6 &gt;&gt; 1Sa 25:6]] {{field-on:Bible}}  You will say to him, ‘Live in prosperity. Peace to you and peace to your household, and peace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and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ordered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ordered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and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responded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peace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replied,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answered,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replied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answered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be executed,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answered,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responded,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encouraged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requested of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replied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{{field-off:Bible}}</w:t>
      </w:r>
    </w:p>
    <w:p w:rsidR="006C48C3" w:rsidRPr="003E1806" w:rsidRDefault="00E50994" w:rsidP="001618AF">
      <w:r>
        <w:t xml:space="preserve">[[@Bible:1Sa 28:4 ]][[28:4 &gt;&gt; 1Sa 28:4]] {{field-on:Bible}}  Then the Philistines gathered themselves together and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ordered his servants, “Find me a woman who conjures up dead spirits, so that I may go to her and seek her advice by necromancy.” His servants said to him, “See, there is a woman in Endor who conjures up dead spirits.”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and bring me up whomever I name to you.” {{field-off:Bible}}</w:t>
      </w:r>
    </w:p>
    <w:p w:rsidR="006C48C3" w:rsidRPr="003E1806" w:rsidRDefault="00E50994" w:rsidP="001618AF">
      <w:r>
        <w:t xml:space="preserve">[[@Bible:1Sa 28:9 ]][[28:9 &gt;&gt; 1Sa 28:9]] {{field-on:Bible}}  The woman replied to him, “See, you know what Saul has done, how he has banned from the land necromancers and wizards who conjure up dead spirits. So why are you setting a trap for my life, to cause my execution?”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answered,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answered her, “Do not be afraid. What do you see?” The woman said to Saul, “I see a spirit coming up out of the earth.” {{field-off:Bible}}</w:t>
      </w:r>
    </w:p>
    <w:p w:rsidR="006C48C3" w:rsidRPr="003E1806" w:rsidRDefault="00E50994" w:rsidP="001618AF">
      <w:r>
        <w:t xml:space="preserve">[[@Bible:1Sa 28:14 ]][[28:14 &gt;&gt; 1Sa 28:14]] {{field-on:Bible}}  He asked her, “What does he look like?” She answered,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responded,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asked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insisted,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people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entreated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asked him, “To whom do you belong? Where do you come from?” He answered,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answered,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and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responded,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ordered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(became Roman Nysa-Scythopolis).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Chronicles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said to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said to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ordered, “Go and kill him.” So that man went and struck him down, and the Amalekite died.  {{field-off:Bible}}</w:t>
      </w:r>
    </w:p>
    <w:p w:rsidR="006C48C3" w:rsidRPr="003E1806" w:rsidRDefault="00E50994" w:rsidP="001618AF">
      <w:r>
        <w:t xml:space="preserve">[[@Bible:2Sa 1:16 ]][[1:16 &gt;&gt; 2Sa 1:16]] {{field-on:Bible}}  Then David said to the dead Amalekite,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answered him, “Go up.” David asked, “To which city should I go?” Yehowah answered,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agreed,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and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answered,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answered,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ordering,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ordered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and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is a leper,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ordered Joab and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reported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executed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executed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said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boasted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answered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commented,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said to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King David went in and sat before Yehowah; he prayed,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(modern Hama, Syria),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answered,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answered the king, “Jonathan still has a son who is lame in his feet.” {{field-off:Bible}}</w:t>
      </w:r>
    </w:p>
    <w:p w:rsidR="006C48C3" w:rsidRPr="003E1806" w:rsidRDefault="00E50994" w:rsidP="001618AF">
      <w:r>
        <w:t xml:space="preserve">[[@Bible:2Sa 9:4 ]][[9:4 &gt;&gt; 2Sa 9:4]] {{field-on:Bible}}  The king asked him, “Where is he?” Ziba answered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replied,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exquisitely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saying,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and Israel and Judah are staying in tents, and my master Joab and my master’s servants are camped in an open field. How then can I go into my house to eat and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and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ordered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executed!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says,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confessed to Nathan, “I have sinned against Yehowah.” Nathan replied to David, “Yehowah also has passed over your sin. You will not be executed.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implored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entreated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ordered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{{field-off:Bible}}</w:t>
      </w:r>
    </w:p>
    <w:p w:rsidR="006C48C3" w:rsidRPr="003E1806" w:rsidRDefault="00E50994" w:rsidP="001618AF">
      <w:r>
        <w:t xml:space="preserve">[[@Bible:2Sa 13:15 ]][[13:15 &gt;&gt; 2Sa 13:15]] {{field-on:Bible}}  Then Amnon hated Tamar with extreme hatred. He hated her even more than he had desired her. Amnon ordered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ordered,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entreated,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entreated,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execute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and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instructed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execute him,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responded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entreated,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replied,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ordered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ordered,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ordered his servants, “See, Joab’s field is near mine, and he has barley there. Go and set it on fire.” So Absalom’s servants set the field on fire. So Joab’s servants came to him with their clothes torn and reported,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ordering, ‘Come here so I may send you to the king to say, “Why did I come from Geshur? It would be better for me to still be there. Now therefore, let me see the king’s face, and if I am guilty, let him execute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entreated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replied to him, “Go in peace.” So Absalom arose and went to Hebron.  {{field-off:Bible}}</w:t>
      </w:r>
    </w:p>
    <w:p w:rsidR="006C48C3" w:rsidRPr="003E1806" w:rsidRDefault="00E50994" w:rsidP="001618AF">
      <w:r>
        <w:t xml:space="preserve">[[@Bible:2Sa 15:10 ]][[15:10 &gt;&gt; 2Sa 15:10]] {{field-on:Bible}}  But then Absalom sent spies throughout all the tribes of Israel, ordering,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reporting, “The hearts of the men of Israel are following after Absalom.” {{field-off:Bible}}</w:t>
      </w:r>
    </w:p>
    <w:p w:rsidR="006C48C3" w:rsidRPr="003E1806" w:rsidRDefault="00E50994" w:rsidP="001618AF">
      <w:r>
        <w:t xml:space="preserve">[[@Bible:2Sa 15:14 ]][[15:14 &gt;&gt; 2Sa 15:14]] {{field-on:Bible}}  So David ordered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and all the Pelethites, and all the Gittites, six hundred men who had followed him from Gath.  {{field-off:Bible}}</w:t>
      </w:r>
    </w:p>
    <w:p w:rsidR="006C48C3" w:rsidRPr="003E1806" w:rsidRDefault="00E50994" w:rsidP="001618AF">
      <w:r>
        <w:t xml:space="preserve">[[@Bible:2Sa 15:19 ]][[15:19 &gt;&gt; 2Sa 15:19]] {{field-on:Bible}}  Then the king ordered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responded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ordered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ordered Zadok the priest, “Are you not a seer? Return into the city in peace,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ordered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answered,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answered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replied,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entreated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replied,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answered Absalom, “No! Instead, the one whom Yehowah and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ordered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said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answered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(Tall adh-Dhahab al-Gharbi).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myself will certainly go out with you, too.” {{field-off:Bible}}</w:t>
      </w:r>
    </w:p>
    <w:p w:rsidR="006C48C3" w:rsidRPr="003E1806" w:rsidRDefault="00E50994" w:rsidP="001618AF">
      <w:r>
        <w:t xml:space="preserve">[[@Bible:2Sa 18:3 ]][[18:3 &gt;&gt; 2Sa 18:3]] {{field-on:Bible}}  But the men replied,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saying,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said to the man who told him about Absalom, “Look! You saw him! Why did you not strike him down to the ground? I would have given you 10-weight silver-currency and a belt.” {{field-off:Bible}}</w:t>
      </w:r>
    </w:p>
    <w:p w:rsidR="006C48C3" w:rsidRPr="003E1806" w:rsidRDefault="00E50994" w:rsidP="001618AF">
      <w:r>
        <w:t xml:space="preserve">[[@Bible:2Sa 18:12 ]][[18:12 &gt;&gt; 2Sa 18:12]] {{field-on:Bible}}  The man replied to Joab, “Even if I received 1,000-weight silver-currency,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entreated,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ordered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replied, “Why do you want to run, my son, seeing that you will have no reward for the news?” {{field-off:Bible}}</w:t>
      </w:r>
    </w:p>
    <w:p w:rsidR="006C48C3" w:rsidRPr="003E1806" w:rsidRDefault="00E50994" w:rsidP="001618AF">
      <w:r>
        <w:t xml:space="preserve">[[@Bible:2Sa 18:23 ]][[18:23 &gt;&gt; 2Sa 18:23]] {{field-on:Bible}}  “Whatever happens,” said Ahimaaz, “I will run.” So Joab answered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responded,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replied,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replied,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replied,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ordered,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said to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and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saying, “Speak to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entreating,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entreated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executed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executed today in Israel? For do I not know that today I am king over Israel?” {{field-off:Bible}}</w:t>
      </w:r>
    </w:p>
    <w:p w:rsidR="006C48C3" w:rsidRPr="003E1806" w:rsidRDefault="00E50994" w:rsidP="001618AF">
      <w:r>
        <w:t xml:space="preserve">[[@Bible:2Sa 19:23 ]][[19:23 &gt;&gt; 2Sa 19:23]] {{field-on:Bible}}  So the king assured Shimei, “You will not be executed.”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an extremely old man,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ordered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ordered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and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shouted,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wall of the city.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answered him, “It is not a matter of silver or gold between us and Saul or his family. In the same way, it is not for us to put to death any man in Israel.” David asked,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replied,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executed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sang,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besides Yehowah, and who is a Rock besides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saying, “Go, count Israel and Judah.” {{field-off:Bible}}</w:t>
      </w:r>
    </w:p>
    <w:p w:rsidR="006C48C3" w:rsidRPr="003E1806" w:rsidRDefault="00E50994" w:rsidP="001618AF">
      <w:r>
        <w:t xml:space="preserve">[[@Bible:2Sa 24:2 ]][[24:2 &gt;&gt; 2Sa 24:2]] {{field-on:Bible}}  The king ordered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responded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confessed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answered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said to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ordered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answered,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replied to David, “Take it as your own, my master the king. Do with it what is good in your sight. Look, here are oxen for the burnt offering and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replied to Ornan, “No, I insist on buying it at a price. I will not offer as a burnt offering to Yehowah my Divine One anything that costs me nothing.” So David bought the threshing floor and the oxen for 50-weight silver-currency.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exquisitely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proclaiming,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answered him, “My master, you swore to your servant by Yehowah your Divine One, ‘Surely Solomon your son will reign after me, and he will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worthy of execution.”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swore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ordered, “Call to me Zadok the priest, Nathan the prophet, and Benaiah son of Jehoiada.” So they came before the king.  {{field-off:Bible}}</w:t>
      </w:r>
    </w:p>
    <w:p w:rsidR="006C48C3" w:rsidRPr="003E1806" w:rsidRDefault="00E50994" w:rsidP="001618AF">
      <w:r>
        <w:t xml:space="preserve">[[@Bible:1Ki 1:33 ]][[1:33 &gt;&gt; 1Ki 1:33]] {{field-on:Bible}}  The king commanded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and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execute his servant with the sword.’” {{field-off:Bible}}</w:t>
      </w:r>
    </w:p>
    <w:p w:rsidR="006C48C3" w:rsidRPr="003E1806" w:rsidRDefault="00E50994" w:rsidP="001618AF">
      <w:r>
        <w:t xml:space="preserve">[[@Bible:1Ki 1:52 ]][[1:52 &gt;&gt; 1Ki 1:52]] {{field-on:Bible}}  Solomon responded, “If he will show himself a worthy man, not a hair of his will fall to the earth, but if wickedness is found in him, he will be executed.” {{field-off:Bible}}</w:t>
      </w:r>
    </w:p>
    <w:p w:rsidR="006C48C3" w:rsidRPr="003E1806" w:rsidRDefault="00E50994" w:rsidP="001618AF">
      <w:r>
        <w:t xml:space="preserve">[[@Bible:1Ki 1:53 ]][[1:53 &gt;&gt; 1Ki 1:53]] {{field-on:Bible}}  So King Solomon sent men, who brought Adonijah down from the altar. He came and bowed down to King Solomon, and Solomon ordered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execute you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entreated, “Please speak to King Solomon, for he will not turn away from your face, so that he may give me Abishag the Shunammite as my wife.” {{field-off:Bible}}</w:t>
      </w:r>
    </w:p>
    <w:p w:rsidR="006C48C3" w:rsidRPr="003E1806" w:rsidRDefault="00E50994" w:rsidP="001618AF">
      <w:r>
        <w:t xml:space="preserve">[[@Bible:1Ki 2:18 ]][[2:18 &gt;&gt; 1Ki 2:18]] {{field-on:Bible}}  Bathsheba said,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entreated,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executed today!” {{field-off:Bible}}</w:t>
      </w:r>
    </w:p>
    <w:p w:rsidR="006C48C3" w:rsidRPr="003E1806" w:rsidRDefault="00E50994" w:rsidP="001618AF">
      <w:r>
        <w:t xml:space="preserve">[[@Bible:1Ki 2:25 ]][[2:25 &gt;&gt; 1Ki 2:25]] {{field-on:Bible}}  So King Solomon sent Benaiah son of Jehoiada, and Benaiah found Adonijah and executed him.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execute you,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ordering, “Go, execute him.” {{field-off:Bible}}</w:t>
      </w:r>
    </w:p>
    <w:p w:rsidR="006C48C3" w:rsidRPr="003E1806" w:rsidRDefault="00E50994" w:rsidP="001618AF">
      <w:r>
        <w:t xml:space="preserve">[[@Bible:1Ki 2:30 ]][[2:30 &gt;&gt; 1Ki 2:30]] {{field-on:Bible}}  So Benaiah came to the Tent of Yehowah and said to him, “The king commands, ‘Come out!’” Joab replied, “No, I will die here.” So Benaiah returned to the king, saying, “Joab said he wanted to die at the altar.” {{field-off:Bible}}</w:t>
      </w:r>
    </w:p>
    <w:p w:rsidR="006C48C3" w:rsidRPr="003E1806" w:rsidRDefault="00E50994" w:rsidP="001618AF">
      <w:r>
        <w:t xml:space="preserve">[[@Bible:1Ki 2:31 ]][[2:31 &gt;&gt; 1Ki 2:31]] {{field-on:Bible}}  The king ordered him, “Do as he has said. Execute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to his household, and to his throne, may there be peace forever from Yehowah.” {{field-off:Bible}}</w:t>
      </w:r>
    </w:p>
    <w:p w:rsidR="006C48C3" w:rsidRPr="003E1806" w:rsidRDefault="00E50994" w:rsidP="001618AF">
      <w:r>
        <w:t xml:space="preserve">[[@Bible:1Ki 2:34 ]][[2:34 &gt;&gt; 1Ki 2:34]] {{field-on:Bible}}  Then Benaiah son of Jehoiada went up and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ordered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be executed. Your blood will be on your own head.” {{field-off:Bible}}</w:t>
      </w:r>
    </w:p>
    <w:p w:rsidR="006C48C3" w:rsidRPr="003E1806" w:rsidRDefault="00E50994" w:rsidP="001618AF">
      <w:r>
        <w:t xml:space="preserve">[[@Bible:1Ki 2:38 ]][[2:38 &gt;&gt; 1Ki 2:38]] {{field-on:Bible}}  So Shimei replied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be executed?’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executed Shimei.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ordered, “Bring me a sword!” So they brought a sword before the king.  {{field-off:Bible}}</w:t>
      </w:r>
    </w:p>
    <w:p w:rsidR="006C48C3" w:rsidRPr="003E1806" w:rsidRDefault="00E50994" w:rsidP="001618AF">
      <w:r>
        <w:t xml:space="preserve">[[@Bible:1Ki 3:25 ]][[3:25 &gt;&gt; 1Ki 3:25]] {{field-on:Bible}}  Then the king said,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will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 kiloliters of fine flour and 13.2 kiloliters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peace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and Hiram’s builders and the Gebalites did the cutting and prepared the timber and the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the temple of Yehowah. This happened in the 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rim to rim. Its height was two and one-half meters, and the sea was 15 meters in circumference.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said,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said,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 metric tons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and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which is near Elath (modern Eilat)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silver-currency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said to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says,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the deity of Moab, and Milcom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ordered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commanded,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says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(Tall adh-Dhahab al-Sharqi).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says,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entreated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requested of the man of the Almighty, “Come home with me and refresh yourself, and I will give you a reward.” {{field-off:Bible}}</w:t>
      </w:r>
    </w:p>
    <w:p w:rsidR="006C48C3" w:rsidRPr="003E1806" w:rsidRDefault="00E50994" w:rsidP="001618AF">
      <w:r>
        <w:t xml:space="preserve">[[@Bible:1Ki 13:8 ]][[13:8 &gt;&gt; 1Ki 13:8]] {{field-on:Bible}}  The man of the Almighty replied to the king, “Even if you give me half of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ordered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invited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says,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ordered his sons, “Saddle my donkey,” and they saddled it.  {{field-off:Bible}}</w:t>
      </w:r>
    </w:p>
    <w:p w:rsidR="006C48C3" w:rsidRPr="003E1806" w:rsidRDefault="00E50994" w:rsidP="001618AF">
      <w:r>
        <w:t xml:space="preserve">[[@Bible:1Ki 13:28 ]][[13:28 &gt;&gt; 1Ki 13:28]] {{field-on:Bible}}  He went and found the body left in the road,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said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silver-currency.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said to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declares,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answered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announced, “See, your son is alive!” {{field-off:Bible}}</w:t>
      </w:r>
    </w:p>
    <w:p w:rsidR="006C48C3" w:rsidRPr="003E1806" w:rsidRDefault="00E50994" w:rsidP="001618AF">
      <w:r>
        <w:t xml:space="preserve">[[@Bible:1Ki 17:24 ]][[17:24 &gt;&gt; 1Ki 17:24]] {{field-on:Bible}}  The woman said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said to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said to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ordered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 kiloliters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ordered, “Fill four jars with water and pour it on the burnt offering and on the wood.” {{field-off:Bible}}</w:t>
      </w:r>
    </w:p>
    <w:p w:rsidR="006C48C3" w:rsidRPr="003E1806" w:rsidRDefault="00E50994" w:rsidP="001618AF">
      <w:r>
        <w:t xml:space="preserve">[[@Bible:1Ki 18:34 ]][[18:34 &gt;&gt; 1Ki 18:34]] {{field-on:Bible}}  Then he ordered, “Do it a second time,” and they did it a second time. Once more he ordered,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ordered them, “Take the prophets of Baal. Do not let one of them escape.” So they took them, and Elijah brought the prophets of Baal down to the brook Kishon and executed them there (Jezreel Plain).  {{field-off:Bible}}</w:t>
      </w:r>
    </w:p>
    <w:p w:rsidR="006C48C3" w:rsidRPr="003E1806" w:rsidRDefault="00E50994" w:rsidP="001618AF">
      <w:r>
        <w:t xml:space="preserve">[[@Bible:1Ki 18:41 ]][[18:41 &gt;&gt; 1Ki 18:41]] {{field-on:Bible}}  Elijah said to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said, “There is nothing.” So Elijah ordered, “Go again, seven times.” {{field-off:Bible}}</w:t>
      </w:r>
    </w:p>
    <w:p w:rsidR="006C48C3" w:rsidRPr="003E1806" w:rsidRDefault="00E50994" w:rsidP="001618AF">
      <w:r>
        <w:t xml:space="preserve">[[@Bible:1Ki 18:44 ]][[18:44 &gt;&gt; 1Ki 18:44]] {{field-on:Bible}}  At the seventh time, the servant said,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ordered him, “Get up and eat.” {{field-off:Bible}}</w:t>
      </w:r>
    </w:p>
    <w:p w:rsidR="006C48C3" w:rsidRPr="003E1806" w:rsidRDefault="00E50994" w:rsidP="001618AF">
      <w:r>
        <w:t xml:space="preserve">[[@Bible:1Ki 19:6 ]][[19:6 &gt;&gt; 1Ki 19:6]] {{field-on:Bible}}  Elijah looked, and near his head was bread that had been baked on coals and a jug of water. So he ate and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and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answered,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replied,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to the cave. Then a voice came to him that asked, “What are you doing here, Elijah?” {{field-off:Bible}}</w:t>
      </w:r>
    </w:p>
    <w:p w:rsidR="006C48C3" w:rsidRPr="003E1806" w:rsidRDefault="00E50994" w:rsidP="001618AF">
      <w:r>
        <w:t xml:space="preserve">[[@Bible:1Ki 19:14 ]][[19:14 &gt;&gt; 1Ki 19:14]] {{field-on:Bible}}  Elijah answered,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commanded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entreated, “Please let me kiss my father and my mother, and then I will follow you.” Then Elijah replied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says,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asked, “By whom?” Yehowah answered,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ordered,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prophesied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prophesied to the king of Israel, “Yehowah says: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advised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begged, ‘Please let me live!’” Ahab said,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ordered,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requested,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said, ‘Watch this man! If by any means he goes missing, then you will be executed, or else you will pay 3,000-weight silver-currency!’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declares,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answered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execute him by stoning.”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executed by stoning.”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asks, ‘Have you murdered and also taken possession?’ Then you will tell him that Yehowah says,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says this to you: ‘See, I will bring disaster on you and will completely consume and cut off from you every male child,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put sackcloth on his body, fasted,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answered,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ordered,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speak.”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prophesied, “I saw all Israel scattered to the mountains, like sheep who have no shepherd, and Yehowah ordered, ‘These have no master. Let every man return to his house in peace.’” {{field-off:Bible}}</w:t>
      </w:r>
    </w:p>
    <w:p w:rsidR="006C48C3" w:rsidRPr="003E1806" w:rsidRDefault="00E50994" w:rsidP="001618AF">
      <w:r>
        <w:t xml:space="preserve">[[@Bible:1Ki 22:18 ]][[22:18 &gt;&gt; 1Ki 22:18]] {{field-on:Bible}}  So the king of Israel complained to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answered,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ordered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commands,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said to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says,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answered him, “A man came to meet us who said to us, ‘Go back to the king who sent you and say to him, “Yehowah says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ordered,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commands,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entreated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said to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says,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replied,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ordered,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says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said to him, “No, because Yehowah has called these three kings together to give them into the hand of Moab.” {{field-off:Bible}}</w:t>
      </w:r>
    </w:p>
    <w:p w:rsidR="006C48C3" w:rsidRPr="003E1806" w:rsidRDefault="00E50994" w:rsidP="001618AF">
      <w:r>
        <w:t xml:space="preserve">[[@Bible:2Ki 3:14 ]][[3:14 &gt;&gt; 2Ki 3:14]] {{field-on:Bible}}  Elisha replied,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commands this, ‘Make this dry river valley full of trenches.’ {{field-off:Bible}}</w:t>
      </w:r>
    </w:p>
    <w:p w:rsidR="006C48C3" w:rsidRPr="003E1806" w:rsidRDefault="00E50994" w:rsidP="001618AF">
      <w:r>
        <w:t xml:space="preserve">[[@Bible:2Ki 3:17 ]][[3:17 &gt;&gt; 2Ki 3:17]] {{field-on:Bible}}  For Yehowah declares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answered, “Your servant has nothing in the house, except a pot of oil.” {{field-off:Bible}}</w:t>
      </w:r>
    </w:p>
    <w:p w:rsidR="006C48C3" w:rsidRPr="003E1806" w:rsidRDefault="00E50994" w:rsidP="001618AF">
      <w:r>
        <w:t xml:space="preserve">[[@Bible:2Ki 4:3 ]][[4:3 &gt;&gt; 2Ki 4:3]] {{field-on:Bible}}  Then Elisha ordered,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ordered her son, “Bring me another jar.” But he replied to her, “There are no more jars.” Then the oil stopped flowing.  {{field-off:Bible}}</w:t>
      </w:r>
    </w:p>
    <w:p w:rsidR="006C48C3" w:rsidRPr="003E1806" w:rsidRDefault="00E50994" w:rsidP="001618AF">
      <w:r>
        <w:t xml:space="preserve">[[@Bible:2Ki 4:7 ]][[4:7 &gt;&gt; 2Ki 4:7]] {{field-on:Bible}}  Then she came and told the man of the Almighty. He ordered,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replied,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ordered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ordered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ordered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ordered,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said, “Go now, and I will send a letter to the king of Israel.” Naaman left and took with him 30,000-weight silver-currency,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went away, and said, “Look, I thought he would surely come out to me,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(see LXX; Acts 2:38),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peace.”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answered, “Everything is alright. My master has sent me, saying, ‘See, now there have come to me from the hill country of Ephraim two young men of the sons of the prophets. Please give them 3,000-weight silver-currency and two changes of clothes.’” {{field-off:Bible}}</w:t>
      </w:r>
    </w:p>
    <w:p w:rsidR="006C48C3" w:rsidRPr="003E1806" w:rsidRDefault="00E50994" w:rsidP="001618AF">
      <w:r>
        <w:t xml:space="preserve">[[@Bible:2Ki 5:23 ]][[5:23 &gt;&gt; 2Ki 5:23]] {{field-on:Bible}}  Naaman replied, “I am pleased to give you 6,000-weight.” Naaman urged Gehazi and tied 6,000-weight silver-currency in two bags, with two changes of clothes, and laid them on two of his servants, who carried the bags of silver-currency before Gehazi.  {{field-off:Bible}}</w:t>
      </w:r>
    </w:p>
    <w:p w:rsidR="006C48C3" w:rsidRPr="003E1806" w:rsidRDefault="00E50994" w:rsidP="001618AF">
      <w:r>
        <w:t xml:space="preserve">[[@Bible:2Ki 5:24 ]][[5:24 &gt;&gt; 2Ki 5:24]] {{field-on:Bible}}  When Gehazi came to the hill, he took the bags of silver-currency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asked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requested, “Please go with your servants.” Elisha replied,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ordered,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answered,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said,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silver-currency, and the fourth part of a kab of dove’s dung for 5-weight silver-currency.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declares: ‘Tomorrow about this time 7 liters of fine flour will be sold for one-weight, and 14 liters of barley for one-weight,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answered,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and ate and drank, and carried away silver and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ordering,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prophesied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said to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said to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ordered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says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says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replied, “That is a lie. Tell us.” Jehu answered, “He said this and that to me, and he also said, ‘This is what Yehowah says: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ordered,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responded,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ordered,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said to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says Yehowah, and I will repay you in this field,’ says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ordered,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ordered,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cavalry,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behead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beheaded seventy souls, dropped their heads in baskets, and sent them to Jehu in Jezreel.  {{field-off:Bible}}</w:t>
      </w:r>
    </w:p>
    <w:p w:rsidR="006C48C3" w:rsidRPr="003E1806" w:rsidRDefault="00E50994" w:rsidP="001618AF">
      <w:r>
        <w:t xml:space="preserve">[[@Bible:2Ki 10:8 ]][[10:8 &gt;&gt; 2Ki 10:8]] {{field-on:Bible}}  A messenger came to Jehu, announcing, “They have brought the heads of the king’s sons.” So he ordered, “Put them in two heaps at the entrance of the gate until dawn.” {{field-off:Bible}}</w:t>
      </w:r>
    </w:p>
    <w:p w:rsidR="006C48C3" w:rsidRPr="003E1806" w:rsidRDefault="00E50994" w:rsidP="001618AF">
      <w:r>
        <w:t xml:space="preserve">[[@Bible:2Ki 10:9 ]][[10:9 &gt;&gt; 2Ki 10:9]] {{field-on:Bible}}  At dawn, Jehu went out,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executed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the sheep-shearing house by the road,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ordered his own men, “Take them alive.” So they took them alive and killed 42 men at the well of the sheep-shearing house.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executed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be executed.” But Jehu did this deceitfully, with the intent to kill the worshipers of Baal.  {{field-off:Bible}}</w:t>
      </w:r>
    </w:p>
    <w:p w:rsidR="006C48C3" w:rsidRPr="003E1806" w:rsidRDefault="00E50994" w:rsidP="001618AF">
      <w:r>
        <w:t xml:space="preserve">[[@Bible:2Ki 10:20 ]][[10:20 &gt;&gt; 2Ki 10:20]] {{field-on:Bible}}  Jehu ordered,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ordered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will be executed.” {{field-off:Bible}}</w:t>
      </w:r>
    </w:p>
    <w:p w:rsidR="006C48C3" w:rsidRPr="003E1806" w:rsidRDefault="00E50994" w:rsidP="001618AF">
      <w:r>
        <w:t xml:space="preserve">[[@Bible:2Ki 10:25 ]][[10:25 &gt;&gt; 2Ki 10:25]] {{field-on:Bible}}  So then as soon as Jehu finished offering the burnt offering, he ordered the guard and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the Reubenites, and the Manassites, from Aroer, which is by the Valley of the Arnon (Zarqa),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murdered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(Exo. 30:13; Mat. 17:24),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said to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entreated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ordered,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ordered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executed the servants who had murdered his father, the king.  {{field-off:Bible}}</w:t>
      </w:r>
    </w:p>
    <w:p w:rsidR="006C48C3" w:rsidRPr="003E1806" w:rsidRDefault="00E50994" w:rsidP="001618AF">
      <w:r>
        <w:t xml:space="preserve">[[@Bible:2Ki 14:6 ]][[14:6 &gt;&gt; 2Ki 14:6]] {{field-on:Bible}}  Yet he did not execute the sons of the murderers; instead, he acted according to what was written in the law, in the Book of Moses, as Yehowah had commanded, “The fathers must not be executed for their children, neither must the children be executed for their parents. Instead, every person must be executed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silver-currency,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silver-currency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entreating,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said to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carried away out of their own land to Assyria, and it is this way to this present day.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(See G3789).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carried Israel away to Assyria and put them in Halah, and at the Habor River in Gozan, and in the cities of the Medes.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put on me I will bear.” The king of Assyria required Hezekiah king of Judah to pay 900,000-weight silver-currency and 1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and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oil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reported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spoke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(in southern Egypt and northern modern Sudan) and Egypt, had mobilized to fight against him, so he sent messengers again to Hezekiah with a message:  {{field-off:Bible}}</w:t>
      </w:r>
    </w:p>
    <w:p w:rsidR="006C48C3" w:rsidRPr="003E1806" w:rsidRDefault="00E50994" w:rsidP="001618AF">
      <w:r>
        <w:t xml:space="preserve">[[@Bible:2Ki 19:10 ]][[19:10 &gt;&gt; 2Ki 19:10]] {{field-on:Bible}}  “Speak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declares,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said to him, “Yehowah declares,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answers: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said,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answered, “This will be the sign for you from Yehowah, that Yehowah will do the thing that he has spoken. Do you want the shadow to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[[@Bible:2Ki 20:18 ]][[20:18 &gt;&gt; 2Ki 20:18]]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[[@Bible:2Ki 20:19 ]][[20:19 &gt;&gt; 2Ki 20:19]] {{field-on:Bible}}  Then Hezekiah responded to Isaiah, “The word of Yehowah that you have spoken is good.” For he thought, “Will there not be peace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he performed soothsaying, sorcery, and consulted with necromancers and wizards who conjured up dead spirits.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says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executed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commanding,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reported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(Asayahu), his own servant,  {{field-off:Bible}}</w:t>
      </w:r>
    </w:p>
    <w:p w:rsidR="006C48C3" w:rsidRPr="003E1806" w:rsidRDefault="00E50994" w:rsidP="001618AF">
      <w:r>
        <w:t xml:space="preserve">[[@Bible:2Ki 22:13 ]][[22:13 &gt;&gt; 2Ki 22:13]] {{field-on:Bible}}  “Go and consult with Yehowah for me,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declares: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declares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peace.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eunuch. Josiah burned the chariots of the sun.  {{field-off:Bible}}</w:t>
      </w:r>
    </w:p>
    <w:p w:rsidR="006C48C3" w:rsidRPr="003E1806" w:rsidRDefault="00E50994" w:rsidP="001618AF">
      <w:r>
        <w:t xml:space="preserve">[[@Bible:2Ki 23:12 ]][[23:12 &gt;&gt; 2Ki 23:12]] {{field-on:Bible}}  King Josiah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King Solomon of Israel had built for Ashtoreth, the detestable idol of the Sidonians; for Chemosh, the detestable idol of Moab; and for Milcom,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answered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declared,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towards the king of Assyria at the Euphrates River. King Josiah went to meet Neco in battle, and Neco killed him as soon as he saw him at Megiddo (c. 609 BC; Assyria disappeared from history; 2 Chron. 35:20-25; Jer. 46).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executed them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of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Saul ordered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taunted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Peace, may peace be to whoever helps you. May peace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and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(aka Stream of Horus)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the Almighty, which is called by the name of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said to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he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promised,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commanded,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the heavens.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King David went in and sat before Yehowah; he prayed,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silver-currency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ordered Joab and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said,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confessed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told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answered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said to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prayed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requested of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said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replied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silver-currency,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ordered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King David,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King David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for Yehowah, and in the presence of our Divine One, all of you must keep and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silver-currency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said to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temple of the Almighty 165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said to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silver-currency,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King David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rim to 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prayed,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confess,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King David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large congregation, from Lebo Hamath to the brook of Egypt.  {{field-off:Bible}}</w:t>
      </w:r>
    </w:p>
    <w:p w:rsidR="006C48C3" w:rsidRPr="003E1806" w:rsidRDefault="00E50994" w:rsidP="001618AF">
      <w:r>
        <w:t xml:space="preserve">[[@Bible:2Ch 7:9 ]][[7:9 &gt;&gt; 2Ch 7:9]] {{field-on:Bible}}  On the eighth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said,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and Elath (modern Eilat),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(area of modern Yemen)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replied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ordered,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says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says: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declared,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shouted,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sun-pillars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said to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peace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executed,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peace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King Asa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silver-currency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asked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asked them, “Should we go to Ramoth Gilead to battle, or should I not?” They answered, “Attack, for the Almighty will give it into the hand of the king.” {{field-off:Bible}}</w:t>
      </w:r>
    </w:p>
    <w:p w:rsidR="006C48C3" w:rsidRPr="003E1806" w:rsidRDefault="00E50994" w:rsidP="001618AF">
      <w:r>
        <w:t xml:space="preserve">[[@Bible:2Ch 18:6 ]][[18:6 &gt;&gt; 2Ch 18:6]] {{field-on:Bible}}  But Jehoshaphat asked, “Is there not here still another prophet of Yehowah with whom we might seek advice?” {{field-off:Bible}}</w:t>
      </w:r>
    </w:p>
    <w:p w:rsidR="006C48C3" w:rsidRPr="003E1806" w:rsidRDefault="00E50994" w:rsidP="001618AF">
      <w:r>
        <w:t xml:space="preserve">[[@Bible:2Ch 18:7 ]][[18:7 &gt;&gt; 2Ch 18:7]] {{field-on:Bible}}  The king of Israel answered Jehoshaphat, “There is still one man by whom we may seek the advice of Yehowah, Micaiah son of Imlah, but I hate him, because he never prophesies good concerning me but always evil.” But Jehoshaphat said, “The king should not say that.” {{field-off:Bible}}</w:t>
      </w:r>
    </w:p>
    <w:p w:rsidR="006C48C3" w:rsidRPr="003E1806" w:rsidRDefault="00E50994" w:rsidP="001618AF">
      <w:r>
        <w:t xml:space="preserve">[[@Bible:2Ch 18:8 ]][[18:8 &gt;&gt; 2Ch 18:8]] {{field-on:Bible}}  Then the king of Israel called an officer and ordered,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prophesied, “I saw all Israel scattered on the mountains, like sheep who have no shepherd, and Yehowah said, ‘These have no master. Let every man return to his house in peace.’” {{field-off:Bible}}</w:t>
      </w:r>
    </w:p>
    <w:p w:rsidR="006C48C3" w:rsidRPr="003E1806" w:rsidRDefault="00E50994" w:rsidP="001618AF">
      <w:r>
        <w:t xml:space="preserve">[[@Bible:2Ch 18:17 ]][[18:17 &gt;&gt; 2Ch 18:17]] {{field-on:Bible}}  So the king of Israel grumbled at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answered, “Look, you will know that on that day, when you run into some inner room to hide.” {{field-off:Bible}}</w:t>
      </w:r>
    </w:p>
    <w:p w:rsidR="006C48C3" w:rsidRPr="003E1806" w:rsidRDefault="00E50994" w:rsidP="001618AF">
      <w:r>
        <w:t xml:space="preserve">[[@Bible:2Ch 18:25 ]][[18:25 &gt;&gt; 2Ch 18:25]] {{field-on:Bible}}  The king of Israel said to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commands: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shouted,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Jehoshaphat the king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will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prayed,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saying,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prophesied, “Listen, all Judah and you inhabitants of Jerusalem, and King Jehoshaphat. This is what Yehowah says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said,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silver-currency,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murdered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said, “This is what Yehowah, Mighty One of David, your ancestor, says: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murdered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murdered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Jezreel to be healed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executed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murdered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executed.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ordered them, “Bring her out between the ranks; anyone who follows her, let him be killed with the sword.” For the priest had said, “Do not execute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executed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executed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ordered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says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King Joash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Spring Equinox,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executed the servants who had murdered his father, the king.  {{field-off:Bible}}</w:t>
      </w:r>
    </w:p>
    <w:p w:rsidR="006C48C3" w:rsidRPr="003E1806" w:rsidRDefault="00E50994" w:rsidP="001618AF">
      <w:r>
        <w:t xml:space="preserve">[[@Bible:2Ch 25:4 ]][[25:4 &gt;&gt; 2Ch 25:4]] {{field-on:Bible}}  But he did not execute the children of the murderers but acted according to what was written in the law, in the Book of Moses, as Yehowah had commanded, “The fathers must not be executed for the children, nor must the children be executed for the fathers. Instead, every person must be executed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silver-currency.  {{field-off:Bible}}</w:t>
      </w:r>
    </w:p>
    <w:p w:rsidR="006C48C3" w:rsidRPr="003E1806" w:rsidRDefault="00E50994" w:rsidP="001618AF">
      <w:r>
        <w:t xml:space="preserve">[[@Bible:2Ch 25:7 ]][[25:7 &gt;&gt; 2Ch 25:7]] {{field-on:Bible}}  But a man of the Almighty came to him and said,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asked the man of the Almighty, “But what will we do about the 300,000-weight silver-currency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Amaziah king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Amaziah, king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David.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King Uzziah,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King Uzziah was a leper to the day of his death and lived in a separate house, since he was a leper, for he was cut off from the temple of Yehowah.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silver-currency,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ordered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King Hezekiah inside the palace, and reported,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King Hezekiah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commanded,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large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King Hezekiah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said,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He performed soothsaying and sorcery; he read omens; and he consulted with wizards and necromancers who conjured up dead spirits.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entreated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executed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sun-pillars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sun-pillars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prophesied to them, “This is what Yehowah, Mighty One of Israel, says: Tell the man who sent you to me,  {{field-off:Bible}}</w:t>
      </w:r>
    </w:p>
    <w:p w:rsidR="006C48C3" w:rsidRPr="003E1806" w:rsidRDefault="00E50994" w:rsidP="001618AF">
      <w:r>
        <w:t xml:space="preserve">[[@Bible:2Ch 34:24 ]][[34:24 &gt;&gt; 2Ch 34:24]] {{field-on:Bible}}  ‘This is what Yehowah declares: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peace,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ordered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silver-currency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more help.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Sabbaths. It observed its Shabbat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(aka Jehozadak; Zech. 6:11)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said,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(Pseudo-Smerdis, aka Guamate; c. 522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King Artaxerxes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King Artaxerxes: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peace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(Ezra 7:21).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King Darius.  {{field-off:Bible}}</w:t>
      </w:r>
    </w:p>
    <w:p w:rsidR="006C48C3" w:rsidRPr="003E1806" w:rsidRDefault="00E50994" w:rsidP="001618AF">
      <w:r>
        <w:t xml:space="preserve">[[@Bible:Ezr 5:7 ]][[5:7 &gt;&gt; Ezr 5:7]] {{field-on:Bible}}  They sent a report, writing this to King Darius, “May all peace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commanded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(Ezra 4:21),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execution,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entreated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prayed,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peace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intermarry with these abominable people?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fasting, and praying before the Mighty One of Heaven.  {{field-off:Bible}}</w:t>
      </w:r>
    </w:p>
    <w:p w:rsidR="006C48C3" w:rsidRPr="003E1806" w:rsidRDefault="00E50994" w:rsidP="001618AF">
      <w:r>
        <w:t xml:space="preserve">[[@Bible:Neh 1:5 ]][[1:5 &gt;&gt; Neh 1:5]] {{field-on:Bible}}  Then I said,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King Artaxerxes I Longimanus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said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asked me, and the queen was also sitting beside him, “How long will you be away, and when will you return?” The king was glad to send me when I gave him the dates.  {{field-off:Bible}}</w:t>
      </w:r>
    </w:p>
    <w:p w:rsidR="006C48C3" w:rsidRPr="003E1806" w:rsidRDefault="00E50994" w:rsidP="001618AF">
      <w:r>
        <w:t xml:space="preserve">[[@Bible:Neh 2:7 ]][[2:7 &gt;&gt; Neh 2:7]] {{field-on:Bible}}  Then I said to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and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accused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brethren and sistren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King Artaxerxes I Longimanus,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and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ordered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ordering, “Hush! For this day is set apart. Do not be grieved.” {{field-off:Bible}}</w:t>
      </w:r>
    </w:p>
    <w:p w:rsidR="006C48C3" w:rsidRPr="003E1806" w:rsidRDefault="00E50994" w:rsidP="001618AF">
      <w:r>
        <w:t xml:space="preserve">[[@Bible:Neh 8:12 ]][[8:12 &gt;&gt; Neh 8:12]] {{field-on:Bible}}  Then all the people went their way to eat, to drink,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heavens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mercy,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mercy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on our priests, on our prophets,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and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Yehonathan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above the Gate of Ephraim, by the Old Gate, by the Fish Gate,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with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winepresses on the Sabbath and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will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the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eunuchs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stunning.  {{field-off:Bible}}</w:t>
      </w:r>
    </w:p>
    <w:p w:rsidR="006C48C3" w:rsidRPr="003E1806" w:rsidRDefault="00E50994" w:rsidP="001618AF">
      <w:r>
        <w:t xml:space="preserve">[[@Bible:Esth 1:12 ]][[1:12 &gt;&gt; Esth 1:12]] {{field-on:Bible}}  But Queen Vashti refused to come at the word of the king that had been brought to her by the eunuchs.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eunuchs?”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advised,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(for seven days, per LXX),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executed by hanging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exterminate the Jews.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executed,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(divine heavenly) royalty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Esther the queen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replied, “If it pleases the king, let the king and Haman come today to a feast that I have prepared for him.” {{field-off:Bible}}</w:t>
      </w:r>
    </w:p>
    <w:p w:rsidR="006C48C3" w:rsidRPr="003E1806" w:rsidRDefault="00E50994" w:rsidP="001618AF">
      <w:r>
        <w:t xml:space="preserve">[[@Bible:Esth 5:5 ]][[5:5 &gt;&gt; Esth 5:5]] {{field-on:Bible}}  Then the king ordered,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responded,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answered,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answered him, “Haman is standing in the courtyard.” The king said,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thought in his heart, “Whom would the king take pleasure in honoring more than me?” {{field-off:Bible}}</w:t>
      </w:r>
    </w:p>
    <w:p w:rsidR="006C48C3" w:rsidRPr="003E1806" w:rsidRDefault="00E50994" w:rsidP="001618AF">
      <w:r>
        <w:t xml:space="preserve">[[@Bible:Esth 6:7 ]][[6:7 &gt;&gt; Esth 6:7]] {{field-on:Bible}}  Haman answered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ordered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eunuchs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answered,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answered,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ordered, “Hang him on it!” {{field-off:Bible}}</w:t>
      </w:r>
    </w:p>
    <w:p w:rsidR="006C48C3" w:rsidRPr="003E1806" w:rsidRDefault="00E50994" w:rsidP="001618AF">
      <w:r>
        <w:t xml:space="preserve">[[@Bible:Esth 7:10 ]][[7:10 &gt;&gt; Esth 7:10]] {{field-on:Bible}}  So they executed Haman by hanging him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entreated,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spoke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answered,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peace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announced,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announced, “The fire of the Almighty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announced,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announced,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responded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stillborn,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asked,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Most Powerful.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Most Powerful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Most Powerful.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beg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Most Powerful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Most Powerful.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Most Powerful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Most Powerful;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Most Powerful,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rivers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Most Powerful,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Most Powerful.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Most Powerful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Most Powerful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peace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Most Powerful,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Most Powerful will be your treasure, precious silver to you.  {{field-off:Bible}}</w:t>
      </w:r>
    </w:p>
    <w:p w:rsidR="006C48C3" w:rsidRPr="003E1806" w:rsidRDefault="00E50994" w:rsidP="001618AF">
      <w:r>
        <w:t xml:space="preserve">[[@Bible:Jb 22:26 ]][[22:26 &gt;&gt; Jb 22:26]] {{field-on:Bible}}  For then you will take pleasure in the Most Powerful;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Most Powerful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Most Powerful?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peace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Most Powerful,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Most Powerful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Most Powerful.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Most Powerful: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silver-currency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silver-currency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Most Powerful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Most Powerful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{{field-off:Bible}}</w:t>
      </w:r>
    </w:p>
    <w:p w:rsidR="006C48C3" w:rsidRPr="003E1806" w:rsidRDefault="00E50994" w:rsidP="001618AF">
      <w:r>
        <w:t xml:space="preserve">[[@Bible:Jb 31:11 ]][[31:11 &gt;&gt; Jb 31:11]] {{field-on:Bible}}  For that would be a terrible crime; indeed, it would be a capital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capital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Most Powerful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Most Powerful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Most Powerful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Most Powerful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Most Powerful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Most Powerful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downpour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Most Powerful,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commanded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shout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the killed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Most Powerful?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red hot fire that has been fanned.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silver-currency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grandchildren,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anointed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peace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refuge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declares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boast,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(Mat. 5:48; 22:30).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my fortress, the One who brings me to safety; he is my Divine One, my Rock; I take refuge in him. He is my shield, the horn of my salvation,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besides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Its egress is from a beginning point in the heavens, at the Spring Equinox, also its point of termination; nothing escapes its heat (Gen. 1:14; 8:13).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recorded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that: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peace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anointed.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proclaim,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peace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peace, but they devise deceitful words against those in our land who live in peace.  {{field-off:Bible}}</w:t>
      </w:r>
    </w:p>
    <w:p w:rsidR="006C48C3" w:rsidRPr="003E1806" w:rsidRDefault="00E50994" w:rsidP="001618AF">
      <w:r>
        <w:t xml:space="preserve">[[@Bible:Psa 35:21 ]][[35:21 &gt;&gt; Psa 35:21]] {{field-on:Bible}}  They open their mouths wide against me; they exclaimed,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boast,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say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peace.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peace.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noisy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prayed,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(John 13:18).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peace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stillborn child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seen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and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Most Powerful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said,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say,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peace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peace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mountaintops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clouds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alive the children sentenced to execution.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(Num. 10:10).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anointed.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peace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Most Powerful.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mankind.  {{field-off:Bible}}</w:t>
      </w:r>
    </w:p>
    <w:p w:rsidR="006C48C3" w:rsidRPr="003E1806" w:rsidRDefault="00E50994" w:rsidP="001618AF">
      <w:r>
        <w:t xml:space="preserve">[[@Bible:Psa 94:11 ]][[94:11 &gt;&gt; Psa 94:11]] {{field-on:Bible}}  Yehowah knows the thoughts of mankind,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said,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execution.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praised greatly.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Say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execution.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said,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promised,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commanded,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says to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saying,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(Hebrews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mankind.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save us!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keep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silver-currency.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peace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peace of Jerusalem! “May those who love you have success.  {{field-off:Bible}}</w:t>
      </w:r>
    </w:p>
    <w:p w:rsidR="006C48C3" w:rsidRPr="003E1806" w:rsidRDefault="00E50994" w:rsidP="001618AF">
      <w:r>
        <w:t xml:space="preserve">[[@Bible:Psa 122:7 ]][[122:7 &gt;&gt; Psa 122:7]] {{field-on:Bible}}  May there be peace within the walls that defend you, and may they have peace within your fortresses.” {{field-off:Bible}}</w:t>
      </w:r>
    </w:p>
    <w:p w:rsidR="006C48C3" w:rsidRPr="003E1806" w:rsidRDefault="00E50994" w:rsidP="001618AF">
      <w:r>
        <w:t xml:space="preserve">[[@Bible:Psa 122:8 ]][[122:8 &gt;&gt; Psa 122:8]] {{field-on:Bible}}  For the sake of my brothers and my friends, I will say, “May there be peace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peace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proclaimed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peace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Strong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Strong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treasured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Jubilees 2:9).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O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in the presence of divinity I will sing your praise.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execute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expanse of his might.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will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keep my commandments in your heart,  {{field-off:Bible}}</w:t>
      </w:r>
    </w:p>
    <w:p w:rsidR="006C48C3" w:rsidRPr="003E1806" w:rsidRDefault="00E50994" w:rsidP="001618AF">
      <w:r>
        <w:t xml:space="preserve">[[@Bible:Prov 3:2 ]][[3:2 &gt;&gt; Prov 3:2]] {{field-on:Bible}}  for length of days, years of life, and peace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peace.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silver-currency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peace.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property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silver-currency.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 is thrown into the lap, but the decision is from Yehowah (Isa. 34:17; Acts 1:26; Prov. 18:18).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(Isa. 34:17; Acts 1:26; Prov 16:33).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says, “There is a lion in the street! I will be killed in the open places.” {{field-off:Bible}}</w:t>
      </w:r>
    </w:p>
    <w:p w:rsidR="006C48C3" w:rsidRPr="003E1806" w:rsidRDefault="00E50994" w:rsidP="001618AF">
      <w:r>
        <w:t xml:space="preserve">[[@Bible:Prov 22:14 ]][[22:14 &gt;&gt; Prov 22:14]] {{field-on:Bible}}  The mouth of an adulteress is a deep pit;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rod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discipline him,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soldier.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rod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(1 Tim 6:10; Heb. 13:5).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stillborn baby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filled.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examine,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asking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silver-currency for its fruit.  {{field-off:Bible}}</w:t>
      </w:r>
    </w:p>
    <w:p w:rsidR="006C48C3" w:rsidRPr="003E1806" w:rsidRDefault="00E50994" w:rsidP="001618AF">
      <w:r>
        <w:t xml:space="preserve">[[@Bible:Song 8:12 ]][[8:12 &gt;&gt; Song 8:12]] {{field-on:Bible}}  My vineyard is my own; the 1,000-weight silver-currency belongs to you, my dear Solomon, and the 200-weight silver-currency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Strong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of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against every high tower, against every impregnable wall,  {{field-off:Bible}}</w:t>
      </w:r>
    </w:p>
    <w:p w:rsidR="006C48C3" w:rsidRPr="003E1806" w:rsidRDefault="00E50994" w:rsidP="001618AF">
      <w:r>
        <w:t xml:space="preserve">[[@Bible:Isa 2:16 ]][[2:16 &gt;&gt; Isa 2:16]] {{field-on:Bible}}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says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say,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(Lev. 23:33-43).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man of Judah his pleasant planting; he waited for justice, but instead, there was killing;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the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should I send; who will go for us?” Then I answered, “Here I am; send me.” {{field-off:Bible}}</w:t>
      </w:r>
    </w:p>
    <w:p w:rsidR="006C48C3" w:rsidRPr="003E1806" w:rsidRDefault="00E50994" w:rsidP="001618AF">
      <w:r>
        <w:t xml:space="preserve">[[@Bible:Isa 6:9 ]][[6:9 &gt;&gt; Isa 6:9]] {{field-on:Bible}}  He ordered,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said to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declares,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responded,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will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silver-currency,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said to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she conceived, and bore a son. Then Yehowah said to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fall, and be broken, and they will draw close,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Almighty Warrior, Eternal Father, Prince of Peace. {{field-off:Bible}}</w:t>
      </w:r>
    </w:p>
    <w:p w:rsidR="006C48C3" w:rsidRPr="003E1806" w:rsidRDefault="00E50994" w:rsidP="001618AF">
      <w:r>
        <w:t xml:space="preserve">[[@Bible:Isa 9:7 ]][[9:7 &gt;&gt; Isa 9:7]] {{field-on:Bible}}  Of the increase of his government and of peace there will be no end, as he rules on the throne of David, and over his kingdom, to establish it and sustain it with justice and with righteousness from this time onward and for 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boasts,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the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declares,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ethnicities.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“Worship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Most Powerful.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and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fruits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speaks,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sun-pillars.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reeds and papyrus will wither away.  {{field-off:Bible}}</w:t>
      </w:r>
    </w:p>
    <w:p w:rsidR="006C48C3" w:rsidRPr="003E1806" w:rsidRDefault="00E50994" w:rsidP="001618AF">
      <w:r>
        <w:t xml:space="preserve">[[@Bible:Isa 19:7 ]][[19:7 &gt;&gt; Isa 19:7]] {{field-on:Bible}}  The reeds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spoke to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said to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said,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said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says Lord Yehowah of the heavenly armed forces.  {{field-off:Bible}}</w:t>
      </w:r>
    </w:p>
    <w:p w:rsidR="006C48C3" w:rsidRPr="003E1806" w:rsidRDefault="00E50994" w:rsidP="001618AF">
      <w:r>
        <w:t xml:space="preserve">[[@Bible:Isa 22:15 ]][[22:15 &gt;&gt; Isa 22:15]] {{field-on:Bible}}  Lord Yehowah of the heavenly armed forces says this, “Go to this administrator, to Shebna, who is over the household and ask,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declared,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quite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peace,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peace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sun-pillars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says,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entreating, “Read this, please.” He also says, “I cannot, for it is sealed.” {{field-off:Bible}}</w:t>
      </w:r>
    </w:p>
    <w:p w:rsidR="006C48C3" w:rsidRPr="003E1806" w:rsidRDefault="00E50994" w:rsidP="001618AF">
      <w:r>
        <w:t xml:space="preserve">[[@Bible:Isa 29:12 ]][[29:12 &gt;&gt; Isa 29:12]] {{field-on:Bible}}  If the Book is given to one who cannot read, entreating,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executed,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say to the seers, “Do not see;” and to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says, “Because you reject this word,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hearth, or to scoop up water out of the cistern.  {{field-off:Bible}}</w:t>
      </w:r>
    </w:p>
    <w:p w:rsidR="006C48C3" w:rsidRPr="003E1806" w:rsidRDefault="00E50994" w:rsidP="001618AF">
      <w:r>
        <w:t xml:space="preserve">[[@Bible:Isa 30:15 ]][[30:15 &gt;&gt; Isa 30:15]] {{field-on:Bible}}  For this is what Lord Yehowah, the Set-apart One of Israel, says,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command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and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peace;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says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silver-currency?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the lot for their parcel, and his hand has measured it out for them by a cord (Acts 1:26; Prov. 16:33; 18:18).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said to me, “Attack this land and destroy it.”’” {{field-off:Bible}}</w:t>
      </w:r>
    </w:p>
    <w:p w:rsidR="006C48C3" w:rsidRPr="003E1806" w:rsidRDefault="00E50994" w:rsidP="001618AF">
      <w:r>
        <w:t xml:space="preserve">[[@Bible:Isa 36:11 ]][[36:11 &gt;&gt; Isa 36:11]] {{field-on:Bible}}  Then Eliakim son of Hilkiah, and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Jewish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and Shebna the scribe, and the elders of the priests, all covered with sackcloth, to Isaiah son of Amoz, the prophet.  {{field-off:Bible}}</w:t>
      </w:r>
    </w:p>
    <w:p w:rsidR="006C48C3" w:rsidRPr="003E1806" w:rsidRDefault="00E50994" w:rsidP="001618AF">
      <w:r>
        <w:t xml:space="preserve">[[@Bible:Isa 37:3 ]][[37:3 &gt;&gt; Isa 37:3]] {{field-on:Bible}}  They reported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responded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declares,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prophesied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declares: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should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prophesied,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said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says Yehowah.  {{field-off:Bible}}</w:t>
      </w:r>
    </w:p>
    <w:p w:rsidR="006C48C3" w:rsidRPr="003E1806" w:rsidRDefault="00E50994" w:rsidP="001618AF">
      <w:r>
        <w:t xml:space="preserve">[[@Bible:Isa 39:7 ]][[39:7 &gt;&gt; Isa 39:7]]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[[@Bible:Isa 39:8 ]][[39:8 &gt;&gt; Isa 39:8]] {{field-on:Bible}}  Then Hezekiah responded to Isaiah, “The word of Yehowah that you have spoken is good.” For he thought, “There will be peace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asks,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Jubilees 19:9),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announced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quench: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says,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says,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says, who opened a way through the SEA and a path in the mighty waters,  {{field-off:Bible}}</w:t>
      </w:r>
    </w:p>
    <w:p w:rsidR="006C48C3" w:rsidRPr="003E1806" w:rsidRDefault="00E50994" w:rsidP="001618AF">
      <w:r>
        <w:t xml:space="preserve">[[@Bible:Isa 43:17 ]][[43:17 &gt;&gt; Isa 43:17]] {{field-on:Bible}}  who led out the chariot and horse, the army,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(tattoo?),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metalsmith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rivers.’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peace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silver-currency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say,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has sent me and his Ruach.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peace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Say,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peace for the wicked,” says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(tattooed?)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declares,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and your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will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declares,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peace, who bears good tidings, who announces salvation, who says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people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peace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executed; because of the offenses of my people, the penalty was put on him (Dan. 9:26).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says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says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says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peace be shaken,” says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peace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silver-currency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of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sky and do not return there, unless they saturate the earth, make it produce,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declares, “Observe what is right, do what is just; for my salvation is coming soon,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says,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peace;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Peace, peace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peace for the wicked,” says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Their thoughts are thoughts of sin; violence and destruction are their roads.  {{field-off:Bible}}</w:t>
      </w:r>
    </w:p>
    <w:p w:rsidR="006C48C3" w:rsidRPr="003E1806" w:rsidRDefault="00E50994" w:rsidP="001618AF">
      <w:r>
        <w:t xml:space="preserve">[[@Bible:Isa 59:8 ]][[59:8 &gt;&gt; Isa 59:8]] {{field-on:Bible}}  the Way of peace they do not know, and there is no justice in their paths. They have made crooked paths; whoever travels these paths does not know peace.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for he will come as a narrow rushing stream, driven by the Ruach of Yehowah.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declares Yehowah (Rom. 11:26-27), “my Ruach who is upon you, and my words which I have put in your mouth, will not leave your mouth, or go out of the mouth of your children, or go out of the mouth of your children’s children,” declares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will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and your Redeemer,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peace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will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a turban instead of ashes, oil of joy instead of mourning, a mantle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a turban,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headband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asked,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before them, to make an everlasting name for himself?  {{field-off:Bible}}</w:t>
      </w:r>
    </w:p>
    <w:p w:rsidR="006C48C3" w:rsidRPr="003E1806" w:rsidRDefault="00E50994" w:rsidP="001618AF">
      <w:r>
        <w:t xml:space="preserve">[[@Bible:Isa 63:13 ]][[63:13 &gt;&gt; Isa 63:13]] {{field-on:Bible}}  Where is Yehowah, who led them through the deep water?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says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declares,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declares,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declares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says, “I am about to spread peace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judges mankind by fire and with his sword. Those executed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says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says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consecrated you;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said to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words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grandchildren.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heavens,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said,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said,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say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say,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These people were not discovered in acts of burglary.  {{field-off:Bible}}</w:t>
      </w:r>
    </w:p>
    <w:p w:rsidR="006C48C3" w:rsidRPr="003E1806" w:rsidRDefault="00E50994" w:rsidP="001618AF">
      <w:r>
        <w:t xml:space="preserve">[[@Bible:Jer 2:35 ]][[2:35 &gt;&gt; Jer 2:35]] {{field-on:Bible}}  Instead, in spite of all these things, you keep saying,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King Josiah, “Do you see how Israel is faithless to me? She goes to every high mountain and under every leafy tree, and there she acts like a promiscuous woman.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says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quench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proclaiming,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says,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saying,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says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say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declares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says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said to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say, ‘Peace! Peace!’ when there is no peace.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declares Yehowah.  {{field-off:Bible}}</w:t>
      </w:r>
    </w:p>
    <w:p w:rsidR="006C48C3" w:rsidRPr="003E1806" w:rsidRDefault="00E50994" w:rsidP="001618AF">
      <w:r>
        <w:t xml:space="preserve">[[@Bible:Jer 6:16 ]][[6:16 &gt;&gt; Jer 6:16]] {{field-on:Bible}}  Yehowah says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declares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declares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declares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declare,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asks Yehowah. “Is it not themselves whom they are provoking, so that shame is on them?  {{field-off:Bible}}</w:t>
      </w:r>
    </w:p>
    <w:p w:rsidR="006C48C3" w:rsidRPr="003E1806" w:rsidRDefault="00E50994" w:rsidP="001618AF">
      <w:r>
        <w:t xml:space="preserve">[[@Bible:Jer 7:20 ]][[7:20 &gt;&gt; Jer 7:20]] {{field-on:Bible}}  Therefore, Lord Yehowah declares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declares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said, “Peace, peace,” but there was no peace.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declares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peace,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peace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says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Speak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declares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declares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declares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said to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declares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(Rom. 11:17; Zech. 4:11-12).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be no longer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declares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says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declares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declares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said to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declares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peace,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ask you, ‘Where should we go?’ Then you must answer them, ‘Yehowah declares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peace,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declares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answer them, ‘Because your ancestors abandoned me,’ declares Yehowah,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declares,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asking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commanded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Proclaim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says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declares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declares this, “See, and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{{field-off:Bible}}</w:t>
      </w:r>
    </w:p>
    <w:p w:rsidR="006C48C3" w:rsidRPr="003E1806" w:rsidRDefault="00E50994" w:rsidP="001618AF">
      <w:r>
        <w:t xml:space="preserve">[[@Bible:Jer 19:5 ]][[19:5 &gt;&gt; Jer 19:5]] {{field-on:Bible}}  They built the high places of Baal to burn their sons in the fire as burnt offerings to him,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declares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{{field-off:Bible}}</w:t>
      </w:r>
    </w:p>
    <w:p w:rsidR="006C48C3" w:rsidRPr="003E1806" w:rsidRDefault="00E50994" w:rsidP="001618AF">
      <w:r>
        <w:t xml:space="preserve">[[@Bible:Jer 20:4 ]][[20:4 &gt;&gt; Jer 20:4]] {{field-on:Bible}}  For Yehowah declares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announced,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said to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prophesied to them, “This is what you must say to Zedekiah,  {{field-off:Bible}}</w:t>
      </w:r>
    </w:p>
    <w:p w:rsidR="006C48C3" w:rsidRPr="003E1806" w:rsidRDefault="00E50994" w:rsidP="001618AF">
      <w:r>
        <w:t xml:space="preserve">[[@Bible:Jer 21:4 ]][[21:4 &gt;&gt; Jer 21:4]] {{field-on:Bible}}  ‘Yehowah, Mighty One of Israel, declares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declares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declares, ‘Bring about justice at dawn. Rescue the one who has been robbed by the hand of the oppressor, or my fury will go out like fire and burn, and there is no one who can quench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commands,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commands this, “Perform justice and righteousness, and anyone who has been robbed, rescue him from the hand of the oppressor. Do not mistreat any sojourning foreigner in your land, or any orphan or widow. Do not commit violence or pour out innocent blood in this place.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declares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says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for producing oppression and crushing of others.  {{field-off:Bible}}</w:t>
      </w:r>
    </w:p>
    <w:p w:rsidR="006C48C3" w:rsidRPr="003E1806" w:rsidRDefault="00E50994" w:rsidP="001618AF">
      <w:r>
        <w:t xml:space="preserve">[[@Bible:Jer 22:18 ]][[22:18 &gt;&gt; Jer 22:18]] {{field-on:Bible}}  Therefore, Yehowah declares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replied,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commands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declares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declares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peace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asks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claims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that they could not be eaten.  {{field-off:Bible}}</w:t>
      </w:r>
    </w:p>
    <w:p w:rsidR="006C48C3" w:rsidRPr="003E1806" w:rsidRDefault="00E50994" w:rsidP="001618AF">
      <w:r>
        <w:t xml:space="preserve">[[@Bible:Jer 24:3 ]][[24:3 &gt;&gt; Jer 24:3]] {{field-on:Bible}}  Yehowah asked me, “What do you see, Jeremiah?” I answered,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says,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said,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said to me, “Now you must say to them, ‘Yehowah of the heavenly armed forces, Mighty One of Israel, says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declares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declares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declares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exclaimed, “You will certainly be executed!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be executed,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be executed,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declares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execute him?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execute him,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executed.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said to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peace,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says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declares this: I have placed a yoke of iron on the neck of all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declares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King Jehoiachin,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stated, “Yehowah of the heavenly armed forces, Mighty One of Israel, says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peace of the city where I have caused you to be exiled, and intercede with Yehowah on its behalf, since there will be peace for you, if it is at peace.’ {{field-off:Bible}}</w:t>
      </w:r>
    </w:p>
    <w:p w:rsidR="006C48C3" w:rsidRPr="003E1806" w:rsidRDefault="00E50994" w:rsidP="001618AF">
      <w:r>
        <w:t xml:space="preserve">[[@Bible:Jer 29:8 ]][[29:8 &gt;&gt; Jer 29:8]] {{field-on:Bible}}  For Yehowah of the heavenly armed forces, Mighty One of Israel, says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says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peace and not for disaster, to give you a future and hope.  {{field-off:Bible}}</w:t>
      </w:r>
    </w:p>
    <w:p w:rsidR="006C48C3" w:rsidRPr="003E1806" w:rsidRDefault="00E50994" w:rsidP="001618AF">
      <w:r>
        <w:t xml:space="preserve">[[@Bible:Jer 29:12 ]][[29:12 &gt;&gt; Jer 29:12]] {{field-on:Bible}}  Then you will call to me, go,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says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declare this about Ahab son of Kolaiah and Zedekiah son of Maaseiah, who prophesy falsely to you in my name: See, I am about to put them into the hand of Nebuchadnezzar king of Babylon. He will execute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say: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declares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declares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declared concerning Israel and Judah,  {{field-off:Bible}}</w:t>
      </w:r>
    </w:p>
    <w:p w:rsidR="006C48C3" w:rsidRPr="003E1806" w:rsidRDefault="00E50994" w:rsidP="001618AF">
      <w:r>
        <w:t xml:space="preserve">[[@Bible:Jer 30:5 ]][[30:5 &gt;&gt; Jer 30:5]] {{field-on:Bible}}  “For Yehowah says this, ‘We have heard a trembling voice of dread and not of peace.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distress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proclaimed, “I have loved you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commands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Jubilees 2:9).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says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silver-currency.  {{field-off:Bible}}</w:t>
      </w:r>
    </w:p>
    <w:p w:rsidR="006C48C3" w:rsidRPr="003E1806" w:rsidRDefault="00E50994" w:rsidP="001618AF">
      <w:r>
        <w:t xml:space="preserve">[[@Bible:Jer 32:10 ]][[32:10 &gt;&gt; Jer 32:10]] {{field-on:Bible}}  Then I wrote in a scroll and sealed it, and had witnesses witness it. Then I weighed the silver-currency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declares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silver-currency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says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say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says this, ‘Just as I have brought all this great disaster on this people, so I will bring on them all the good things that I have promised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silver-currency and write deeds in sealed scrolls. They will assemble witnesses in the land of Benjamin, all around Jerusalem and the cities of Judah, in the cities, in the hill country, and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declares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peace,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peace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declares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declares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declare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declares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declares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ordered them, “Drink some wine.” {{field-off:Bible}}</w:t>
      </w:r>
    </w:p>
    <w:p w:rsidR="006C48C3" w:rsidRPr="003E1806" w:rsidRDefault="00E50994" w:rsidP="001618AF">
      <w:r>
        <w:t xml:space="preserve">[[@Bible:Jer 35:6 ]][[35:6 &gt;&gt; Jer 35:6]] {{field-on:Bible}}  But they answered,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orders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declares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declares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told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ordered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said to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answered them, “He dictated all these words to me, and I wrote them in ink on this Scroll.” {{field-off:Bible}}</w:t>
      </w:r>
    </w:p>
    <w:p w:rsidR="006C48C3" w:rsidRPr="003E1806" w:rsidRDefault="00E50994" w:rsidP="001618AF">
      <w:r>
        <w:t xml:space="preserve">[[@Bible:Jer 36:19 ]][[36:19 &gt;&gt; Jer 36:19]] {{field-on:Bible}}  Then the officials ordered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asking,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declares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entreated,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declares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declares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exclaimed, “You are deserting to the Chaldeans!” {{field-off:Bible}}</w:t>
      </w:r>
    </w:p>
    <w:p w:rsidR="006C48C3" w:rsidRPr="003E1806" w:rsidRDefault="00E50994" w:rsidP="001618AF">
      <w:r>
        <w:t xml:space="preserve">[[@Bible:Jer 37:14 ]][[37:14 &gt;&gt; Jer 37:14]] {{field-on:Bible}}  But Jeremiah responded,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declares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declares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entreated the king, “Let this man be executed,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replied to Zedekiah, “If I answer you, will you not certainly execute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execute you or give you into the hand of those men who are seeking your life.” {{field-off:Bible}}</w:t>
      </w:r>
    </w:p>
    <w:p w:rsidR="006C48C3" w:rsidRPr="003E1806" w:rsidRDefault="00E50994" w:rsidP="001618AF">
      <w:r>
        <w:t xml:space="preserve">[[@Bible:Jer 38:17 ]][[38:17 &gt;&gt; Jer 38:17]] {{field-on:Bible}}  So Jeremiah prophesied to Zedekiah, “Yehowah, Mighty One of the heavenly armed forces, Mighty One of Israel, declares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responded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stated,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commanded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say to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King Nebuchadnezzar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declares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asked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entreated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killed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 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killed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entreated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answered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replied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declares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declares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declares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requested,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prophesy to them, “Yehowah of the heavenly armed forces, Mighty One of Israel, declares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declares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declares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declares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explained,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declares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says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declares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declares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told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saying, “Get up. Let us go home. Let us go back to our own people, to our native land. Let us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declares the King,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declares,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says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The King declares!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declares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declares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declares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declares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sea of reeds.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declares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 in safety,” declares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declares this: See, I am about to break the bow of Elam, the main part of their power.  {{field-off:Bible}}</w:t>
      </w:r>
    </w:p>
    <w:p w:rsidR="006C48C3" w:rsidRPr="003E1806" w:rsidRDefault="00E50994" w:rsidP="001618AF">
      <w:r>
        <w:t xml:space="preserve">[[@Bible:Jer 49:36 ]][[49:36 &gt;&gt; Jer 49:36]] {{field-on:Bible}}  For I will bring the four winds from the four corners of the heavens,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declares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declares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declares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declares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declares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declares the King: Yehowah of the heavenly armed forces is his name.  {{field-off:Bible}}</w:t>
      </w:r>
    </w:p>
    <w:p w:rsidR="006C48C3" w:rsidRPr="003E1806" w:rsidRDefault="00E50994" w:rsidP="001618AF">
      <w:r>
        <w:t xml:space="preserve">[[@Bible:Jer 51:58 ]][[51:58 &gt;&gt; Jer 51:58]] {{field-on:Bible}}  Yehowah of the heavenly armed forces declares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ordered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Prophesy,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each nine meters high,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executed them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in the winepress.  {{field-off:Bible}}</w:t>
      </w:r>
    </w:p>
    <w:p w:rsidR="006C48C3" w:rsidRPr="003E1806" w:rsidRDefault="00E50994" w:rsidP="001618AF">
      <w:r>
        <w:t xml:space="preserve">[[@Bible:Lam 1:16 ]][[1:16 &gt;&gt; Lam 1:16]] {{field-on:Bible}}  For these things I weep. My eyes, water flows down from my eyes, since the Comforter (Menachem)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of All the Earth?’” {{field-off:Bible}}</w:t>
      </w:r>
    </w:p>
    <w:p w:rsidR="006C48C3" w:rsidRPr="003E1806" w:rsidRDefault="00E50994" w:rsidP="001618AF">
      <w:r>
        <w:t xml:space="preserve">[[@Bible:Lam 2:16 ]][[2:16 &gt;&gt; Lam 2:16]] {{field-on:Bible}}  All your enemies open their mouths and mock you. They sneer, grind their teeth, and proclaim,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peace;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“Yehowah is my inheritance,” I said,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ordered,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Heaven,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from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silver-currency for the water we drink, and we must pay silver-currency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Most Powerful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commanded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declares.’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ordered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ordered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ordered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declares,’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ordered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declares.’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responded,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answered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declares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declares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sun-pillars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sun-pillars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declares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declares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declares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peace,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commanded me, “Son of man, dig into this wall.” So I dug into the wall, and there was a door.  {{field-off:Bible}}</w:t>
      </w:r>
    </w:p>
    <w:p w:rsidR="006C48C3" w:rsidRPr="003E1806" w:rsidRDefault="00E50994" w:rsidP="001618AF">
      <w:r>
        <w:t xml:space="preserve">[[@Bible:Ezek 8:9 ]][[8:9 &gt;&gt; Ezek 8:9]] {{field-on:Bible}}  Then he ordered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ordered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execute. Do not let your eyes have compassion and do not spare,  {{field-off:Bible}}</w:t>
      </w:r>
    </w:p>
    <w:p w:rsidR="006C48C3" w:rsidRPr="003E1806" w:rsidRDefault="00E50994" w:rsidP="001618AF">
      <w:r>
        <w:t xml:space="preserve">[[@Bible:Ezek 9:6 ]][[9:6 &gt;&gt; Ezek 9:6]] {{field-on:Bible}}  either old man, young man, virgin, little children or women. Execute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commanded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answered me, “The iniquity of the house of Israel and Judah is exceedingly great. The land is full of blood and the city full of perversions, since they exclaim,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Most Powerful Sovereign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“Speak: This is what Yehowah says: As you are speaking,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declares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declares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declares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Answer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prophesy to the people of the land, ‘Lord Yehowah declares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prophesy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prophesy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declares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said, “Peace!” when there is no peace,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declares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peace for her. But there is no peace,”’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declares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execute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declares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declares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order,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declares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declares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exquisitely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declared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declares this: Because you have poured your lust out and exposed your private parts through your acts of prostitution with all of your lovers and with all your disgusting idols, and because of the blood of your children that you gave to your idols,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execute you by stoning,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declares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declares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declares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be executed,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be executed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be executed for his iniquity.  {{field-off:Bible}}</w:t>
      </w:r>
    </w:p>
    <w:p w:rsidR="006C48C3" w:rsidRPr="003E1806" w:rsidRDefault="00E50994" w:rsidP="001618AF">
      <w:r>
        <w:t xml:space="preserve">[[@Bible:Ezek 18:19 ]][[18:19 &gt;&gt; Ezek 18:19]] {{field-on:Bible}}  But you ask, ‘Why does the son not bear the iniquity of his father?’ Because the son carries out justice, righteousness, and keeps all my statutes; he does them. He will surely live!  {{field-off:Bible}}</w:t>
      </w:r>
    </w:p>
    <w:p w:rsidR="006C48C3" w:rsidRPr="003E1806" w:rsidRDefault="00E50994" w:rsidP="001618AF">
      <w:r>
        <w:t xml:space="preserve">[[@Bible:Ezek 18:20 ]][[18:20 &gt;&gt; Ezek 18:20]] {{field-on:Bible}}  The one who sins, he will be executed.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be executed for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is executed,”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for the leaders of Israel,  {{field-off:Bible}}</w:t>
      </w:r>
    </w:p>
    <w:p w:rsidR="006C48C3" w:rsidRPr="003E1806" w:rsidRDefault="00E50994" w:rsidP="001618AF">
      <w:r>
        <w:t xml:space="preserve">[[@Bible:Ezek 19:2 ]][[19:2 &gt;&gt; Ezek 19:2]] {{field-on:Bible}}  and wail,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asks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responded,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declares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answer,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declares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asks Lord Yehowah.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declares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declares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{{field-off:Bible}}</w:t>
      </w:r>
    </w:p>
    <w:p w:rsidR="006C48C3" w:rsidRPr="003E1806" w:rsidRDefault="00E50994" w:rsidP="001618AF">
      <w:r>
        <w:t xml:space="preserve">[[@Bible:Ezek 22:3 ]][[22:3 &gt;&gt; Ezek 22:3]] {{field-on:Bible}}  You must say, ‘Lord Yehowah declares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{{field-off:Bible}}</w:t>
      </w:r>
    </w:p>
    <w:p w:rsidR="006C48C3" w:rsidRPr="003E1806" w:rsidRDefault="00E50994" w:rsidP="001618AF">
      <w:r>
        <w:t xml:space="preserve">[[@Bible:Ezek 22:12 ]][[22:12 &gt;&gt; Ezek 22:12]] {{field-on:Bible}}  These men take bribes among you in order to shed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tin, iron, and lead in your midst. They will be like the dross of silver in your furnace.  {{field-off:Bible}}</w:t>
      </w:r>
    </w:p>
    <w:p w:rsidR="006C48C3" w:rsidRPr="003E1806" w:rsidRDefault="00E50994" w:rsidP="001618AF">
      <w:r>
        <w:t xml:space="preserve">[[@Bible:Ezek 22:19 ]][[22:19 &gt;&gt; Ezek 22:19]] {{field-on:Bible}}  Therefore, Lord Yehowah declares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declares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declares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declares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declares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declares this, ‘Because you have forgotten me and thrown me away behind your back, so also you will bear the consequences of your shameful behavior and acts of sexual immorality.’”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{{field-off:Bible}}</w:t>
      </w:r>
    </w:p>
    <w:p w:rsidR="006C48C3" w:rsidRPr="003E1806" w:rsidRDefault="00E50994" w:rsidP="001618AF">
      <w:r>
        <w:t xml:space="preserve">[[@Bible:Ezek 23:46 ]][[23:46 &gt;&gt; Ezek 23:46]] {{field-on:Bible}}  So Lord Yehowah declares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execute them by stoning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declares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declares this: Woe to the city of blood. I will also enlarge the pile of wood.  {{field-off:Bible}}</w:t>
      </w:r>
    </w:p>
    <w:p w:rsidR="006C48C3" w:rsidRPr="003E1806" w:rsidRDefault="00E50994" w:rsidP="001618AF">
      <w:r>
        <w:t xml:space="preserve">[[@Bible:Ezek 24:10 ]][[24:10 &gt;&gt; Ezek 24:10]] {{field-on:Bible}}  Stack up the wood and kindle the fire. Cook the meat well,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answered them, “The word of Yehowah came to me,  {{field-off:Bible}}</w:t>
      </w:r>
    </w:p>
    <w:p w:rsidR="006C48C3" w:rsidRPr="003E1806" w:rsidRDefault="00E50994" w:rsidP="001618AF">
      <w:r>
        <w:t xml:space="preserve">[[@Bible:Ezek 24:21 ]][[24:21 &gt;&gt; Ezek 24:21]] {{field-on:Bible}}  ‘Say to the house of Israel, Lord Yehowah declares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declares: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declares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declares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says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declares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says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declares: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declares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declares: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declares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prophesy to the ruler of Tyre, ‘Lord Yehowah says this: Your heart is arrogant! You have boasted,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declares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declares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declares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declares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Speak and say, ‘Lord Yehowah declares this: Behold! I am against you, Pharaoh, king of Egypt. You, the great crocodile that lurks in the midst of the River, that boasts,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declares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boasted,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declares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King Nebuchadnezzar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declares this, ‘Behold! I am giving the land of Egypt to King Nebuchadnezzar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declares this: I will make an end of the multitudes of Egypt by the hand of King Nebuchadnezzar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declares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declares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says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says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says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speak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Speak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announced,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Should you really possess the land?’ {{field-off:Bible}}</w:t>
      </w:r>
    </w:p>
    <w:p w:rsidR="006C48C3" w:rsidRPr="003E1806" w:rsidRDefault="00E50994" w:rsidP="001618AF">
      <w:r>
        <w:t xml:space="preserve">[[@Bible:Ezek 33:27 ]][[33:27 &gt;&gt; Ezek 33:27]] {{field-on:Bible}}  You will say this to them, ‘Lord Yehowah says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says to one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says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says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says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peace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says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says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says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says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says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says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says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says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says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spirit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says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says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answered, “O Lord Yehowah, you alone know.” {{field-off:Bible}}</w:t>
      </w:r>
    </w:p>
    <w:p w:rsidR="006C48C3" w:rsidRPr="003E1806" w:rsidRDefault="00E50994" w:rsidP="001618AF">
      <w:r>
        <w:t xml:space="preserve">[[@Bible:Ezek 37:4 ]][[37:4 &gt;&gt; Ezek 37:4]] {{field-on:Bible}}  Then he said to me, “Prophesy over these bones, ‘Dry bones, listen to the word of Yehowah.  {{field-off:Bible}}</w:t>
      </w:r>
    </w:p>
    <w:p w:rsidR="006C48C3" w:rsidRPr="003E1806" w:rsidRDefault="00E50994" w:rsidP="001618AF">
      <w:r>
        <w:t xml:space="preserve">[[@Bible:Ezek 37:5 ]][[37:5 &gt;&gt; Ezek 37:5]] {{field-on:Bible}}  Lord Yehowah says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said to me, “Prophesy to the Ruach, prophesy, son of man and say to the Ruach, ‘Lord Yehowah says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says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says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answer them, ‘Lord Yehowah says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Declare to them, ‘Lord Yehowah says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peace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declares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declares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declares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and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says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myself declare it,’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Say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says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Spring Equinox)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declared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hearth on the altar for the burnt offerings is two meters high, and there are four horns pointing upward on the hearth.  {{field-off:Bible}}</w:t>
      </w:r>
    </w:p>
    <w:p w:rsidR="006C48C3" w:rsidRPr="003E1806" w:rsidRDefault="00E50994" w:rsidP="001618AF">
      <w:r>
        <w:t xml:space="preserve">[[@Bible:Ezek 43:16 ]][[43:16 &gt;&gt; Ezek 43:16]] {{field-on:Bible}}  The hearth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and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said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says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says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says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(modern Hama, Syria).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execute all the Sages in Babylon.  {{field-off:Bible}}</w:t>
      </w:r>
    </w:p>
    <w:p w:rsidR="006C48C3" w:rsidRPr="003E1806" w:rsidRDefault="00E50994" w:rsidP="001618AF">
      <w:r>
        <w:t xml:space="preserve">[[@Bible:Dan 2:13 ]][[2:13 &gt;&gt; Dan 2:13]] {{field-on:Bible}}  So the decree went out that all the Sages were to be executed. Because of this decree, they searched for Daniel and his friends, so they could be executed.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execute all the Sages of Babylon. He went and said to him, “Do not execute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announced,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made a request of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King Nebuchadnezzar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King Nebuchadnezzar,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asked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King Nebuchadnezzar was amazed and stood up quickly. He asked his advisors, “Did we not throw three men tied up into the fire?” They answered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proclaimed,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peace increase.  {{field-off:Bible}}</w:t>
      </w:r>
    </w:p>
    <w:p w:rsidR="006C48C3" w:rsidRPr="003E1806" w:rsidRDefault="00E50994" w:rsidP="001618AF">
      <w:r>
        <w:t xml:space="preserve">[[@Bible:Dan 4:2 ]][[4:2 &gt;&gt; Dan 4:2]] {{field-on:Bible}}  It has seemed good to me to tell you about the signs and wonders that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 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saying,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King Belshazzar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executed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said,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asked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encouraged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Daniel answered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exuberant.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peace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will not be destroyed; his dominion will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animals,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beast,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set times and the decree.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twice-daily, the dusks dawns),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answered me, “It will last for 2,300 dusks dawns.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River).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West).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will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dusks dawns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are decreed for your people and your set-apart city to end the rebellion and put an end to sin, to atone for wickedness, to bring everlasting righteousness, to seal the prophetic vision, and to anoint the Most Set-apart Place (Gen. 6:3; Lev. 25:8; Mat. 24:34).  {{field-off:Bible}}</w:t>
      </w:r>
    </w:p>
    <w:p w:rsidR="006C48C3" w:rsidRPr="003E1806" w:rsidRDefault="00E50994" w:rsidP="001618AF">
      <w:r>
        <w:t xml:space="preserve">[[@Bible:Dan 9:25 ]][[9:25 &gt;&gt; Dan 9:25]] {{field-on:Bible}}  Know and understand that from the issuing of the order to restore and rebuild Jerusalem to the coming of the anointed prince, there will be seven sevens and sixty-two sevens. Jerusalem will be rebuilt with streets and a bulwark, despite the times of distress.  {{field-off:Bible}}</w:t>
      </w:r>
    </w:p>
    <w:p w:rsidR="006C48C3" w:rsidRPr="003E1806" w:rsidRDefault="00E50994" w:rsidP="001618AF">
      <w:r>
        <w:t xml:space="preserve">[[@Bible:Dan 9:26 ]][[9:26 &gt;&gt; Dan 9:26]] {{field-on:Bible}}  After the sixty-two sevens of years, the anointed will be destroyed, and they will have nothing. The military force of a coming ruler will destroy the city and the set-apart people. Its end will come with a flood, and there will be war even to the end. Desolations have been decreed.  {{field-off:Bible}}</w:t>
      </w:r>
    </w:p>
    <w:p w:rsidR="006C48C3" w:rsidRPr="003E1806" w:rsidRDefault="00E50994" w:rsidP="001618AF">
      <w:r>
        <w:t xml:space="preserve">[[@Bible:Dan 9:27 ]][[9:27 &gt;&gt; Dan 9:27]] {{field-on:Bible}}  He will strengthen a covenant with many for one seven. In the middle of the seven, he will put an end to sacrifice and grain offering. On the wing of abominations will come someone who makes desolate. A full end and destruction are decreed to be poured out on the one who has made the desolation” (Dan. 11:31; Mat. 24:15; Zech. 5:11).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peace be to you! Be strong now, be courageous!” While he was speaking to me, I was strengthened. I responded,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Book of Truth.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military forces will rise up and profane the fortress sanctuary. They will take away the continual burnt offering (twice-daily; the dusks dawns), and they will set up the abomination that causes desolation (1 Maccabees 1:54; Dan. 8:11-12; Dan. 12:11-12; Mat. 24:15; 2 Thes. 2:3; Zech. 5:11).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answered,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burnt offering; the dusks dawns) is taken away and the abomination that causes complete desolation is set up, there will be 1,290 days (Dan. 11:31; Mat. 24:15; Dan. 9:27; Zech. 5:11).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ordered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children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said to me, “Go again, love a woman, loved by her husband, but who is an adulteress.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silver-currency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The people have broken all bounds, and bloodshed comes after bloodshed.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31:9; 27:1-8;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execute their beloved children.”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requested of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Most Powerful.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commands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plead,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prophesied,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declares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declares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declares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silver-currency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declares Yehowah; “they store up violence and destruction in their fortresses.” {{field-off:Bible}}</w:t>
      </w:r>
    </w:p>
    <w:p w:rsidR="006C48C3" w:rsidRPr="003E1806" w:rsidRDefault="00E50994" w:rsidP="001618AF">
      <w:r>
        <w:t xml:space="preserve">[[@Bible:Am 3:11 ]][[3:11 &gt;&gt; Am 3:11]] {{field-on:Bible}}  Therefore, this is what Lord Yehowah says, “An enemy will surround the land. He will pull down your strongholds and plunder your fortresses.” {{field-off:Bible}}</w:t>
      </w:r>
    </w:p>
    <w:p w:rsidR="006C48C3" w:rsidRPr="003E1806" w:rsidRDefault="00E50994" w:rsidP="001618AF">
      <w:r>
        <w:t xml:space="preserve">[[@Bible:Am 3:12 ]][[3:12 &gt;&gt; Am 3:12]] {{field-on:Bible}}  This is what Yehowah says,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his thoughts to mankind,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says: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commands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quench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says,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declares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your king, and Kaiwan, your star deity, idols that you have made for yourselves.  {{field-off:Bible}}</w:t>
      </w:r>
    </w:p>
    <w:p w:rsidR="006C48C3" w:rsidRPr="003E1806" w:rsidRDefault="00E50994" w:rsidP="001618AF">
      <w:r>
        <w:t xml:space="preserve">[[@Bible:Am 5:27 ]][[5:27 &gt;&gt; Am 5:27]] {{field-on:Bible}}  Therefore, I will exile you beyond Damascus,” declares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answers,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said,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answered.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said,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answered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answered, “A plumb line.” Then the Lord said,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prophesied,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said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commanded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says,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silver-currency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happen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shout, ‘As your deity lives, O Dan!’ And, ‘As the way of Beersheba exists!’ Even they will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said,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“Are you not like the people of Cush to me, people of Israel?” Inquires Yehowah.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declares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declares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says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will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spoken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and Portugal),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answered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answered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great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up to my neck; the deep was all around me; the end ruled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stated,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and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answered,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says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says this about the prophets who make my people wander, “For those who feed them and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declares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prophesies,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peace.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says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{{field-off:Bible}}</w:t>
      </w:r>
    </w:p>
    <w:p w:rsidR="006C48C3" w:rsidRPr="003E1806" w:rsidRDefault="00E50994" w:rsidP="001618AF">
      <w:r>
        <w:t xml:space="preserve">[[@Bible:Mic 6:8 ]][[6:8 &gt;&gt; Mic 6:8]] {{field-on:Bible}}  He has told you, O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of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of it; trouble will not rise up a second time.  {{field-off:Bible}}</w:t>
      </w:r>
    </w:p>
    <w:p w:rsidR="006C48C3" w:rsidRPr="003E1806" w:rsidRDefault="00E50994" w:rsidP="001618AF">
      <w:r>
        <w:t xml:space="preserve">[[@Bible:Nah 1:10 ]][[1:10 &gt;&gt; Nah 1:10]] {{field-on:Bible}}  For they will become tangled up like thornbushes;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says,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peace!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will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under myself I tremble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silver-currency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declares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King Darius I, Hystaspes (c. 520 BC),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says this: These people say, ‘It is not time for us to come or to build Yehowah’s temple.’”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says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says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says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King Darius (c. 520 BC).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says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says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peace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answered,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says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says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and sent me against the ethnicities that plundered you, for whoever touches you, touches the apple of his eye,  {{field-off:Bible}}</w:t>
      </w:r>
    </w:p>
    <w:p w:rsidR="006C48C3" w:rsidRPr="003E1806" w:rsidRDefault="00E50994" w:rsidP="001618AF">
      <w:r>
        <w:t xml:space="preserve">[[@Bible:Zec 2:9 ]][[2:9 &gt;&gt; Zec 2:9]] {{field-on:Bible}}  he said,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prophesies,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said to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says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answered,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asked me, “Do you not know what these things mean?” I answered, “No, my master.” {{field-off:Bible}}</w:t>
      </w:r>
    </w:p>
    <w:p w:rsidR="006C48C3" w:rsidRPr="003E1806" w:rsidRDefault="00E50994" w:rsidP="001618AF">
      <w:r>
        <w:t xml:space="preserve">[[@Bible:Zec 4:6 ]][[4:6 &gt;&gt; Zec 4:6]] {{field-on:Bible}}  So he explained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(Rom. 11:17; Jer. 11:16)? {{field-off:Bible}}</w:t>
      </w:r>
    </w:p>
    <w:p w:rsidR="006C48C3" w:rsidRPr="003E1806" w:rsidRDefault="00E50994" w:rsidP="001618AF">
      <w:r>
        <w:t xml:space="preserve">[[@Bible:Zec 4:13 ]][[4:13 &gt;&gt; Zec 4:13]] {{field-on:Bible}}  Then he asked me, “Do you not know what these are?” I answered, “No, my master.” {{field-off:Bible}}</w:t>
      </w:r>
    </w:p>
    <w:p w:rsidR="006C48C3" w:rsidRPr="003E1806" w:rsidRDefault="00E50994" w:rsidP="001618AF">
      <w:r>
        <w:t xml:space="preserve">[[@Bible:Zec 4:14 ]][[4:14 &gt;&gt; Zec 4:14]] {{field-on:Bible}}  So he replied,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roll! {{field-off:Bible}}</w:t>
      </w:r>
    </w:p>
    <w:p w:rsidR="006C48C3" w:rsidRPr="003E1806" w:rsidRDefault="00E50994" w:rsidP="001618AF">
      <w:r>
        <w:t xml:space="preserve">[[@Bible:Zec 5:2 ]][[5:2 &gt;&gt; Zec 5:2]] {{field-on:Bible}}  The angel asked me, “What do you see?” I answered, “I see a flying roll, ten meters long and one and one-half meters wide.”  {{field-off:Bible}}</w:t>
      </w:r>
    </w:p>
    <w:p w:rsidR="006C48C3" w:rsidRPr="003E1806" w:rsidRDefault="00E50994" w:rsidP="001618AF">
      <w:r>
        <w:t xml:space="preserve">[[@Bible:Zec 5:3 ]][[5:3 &gt;&gt; Zec 5:3]] {{field-on:Bible}}  Then he said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roll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ordered me, “Raise your eyes and see what is coming!”  {{field-off:Bible}}</w:t>
      </w:r>
    </w:p>
    <w:p w:rsidR="006C48C3" w:rsidRPr="003E1806" w:rsidRDefault="00E50994" w:rsidP="001618AF">
      <w:r>
        <w:t xml:space="preserve">[[@Bible:Zec 5:6 ]][[5:6 &gt;&gt; Zec 5:6]] {{field-on:Bible}}  I asked, “What is it?” He answered, “This is a flying container. This is what they look like in the whole land.”  {{field-off:Bible}}</w:t>
      </w:r>
    </w:p>
    <w:p w:rsidR="006C48C3" w:rsidRPr="003E1806" w:rsidRDefault="00E50994" w:rsidP="001618AF">
      <w:r>
        <w:t xml:space="preserve">[[@Bible:Zec 5:7 ]][[5:7 &gt;&gt; Zec 5:7]] {{field-on:Bible}}  Then I saw a round weight of lead, and inside the lead was a fire offering!  {{field-off:Bible}}</w:t>
      </w:r>
    </w:p>
    <w:p w:rsidR="006C48C3" w:rsidRPr="003E1806" w:rsidRDefault="00E50994" w:rsidP="001618AF">
      <w:r>
        <w:t xml:space="preserve">[[@Bible:Zec 5:8 ]][[5:8 &gt;&gt; Zec 5:8]] {{field-on:Bible}}  The angel proclaimed, “This is a wicked fire offering!” The lead weight and the wicked fire offering were put back in the container and covered. {{field-off:Bible}}</w:t>
      </w:r>
    </w:p>
    <w:p w:rsidR="006C48C3" w:rsidRPr="003E1806" w:rsidRDefault="00E50994" w:rsidP="001618AF">
      <w:r>
        <w:t xml:space="preserve">[[@Bible:Zec 5:9 ]][[5:9 &gt;&gt; Zec 5:9]] {{field-on:Bible}}  Then I saw another container coming toward me, and it had wind in its wings, for it had wings like a stork’s wings. It had two fires coming out of it. It lifted the first container with the wicked fire offering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offering?” {{field-off:Bible}}</w:t>
      </w:r>
    </w:p>
    <w:p w:rsidR="006C48C3" w:rsidRPr="003E1806" w:rsidRDefault="00E50994" w:rsidP="001618AF">
      <w:r>
        <w:t xml:space="preserve">[[@Bible:Zec 5:11 ]][[5:11 &gt;&gt; Zec 5:11]] {{field-on:Bible}}  He answered me, “To build a housing for it in the land of Shinar, then the container will be set there on its prepared base” (Dan. 12:11).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ordered,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(Ezra 3:2).  {{field-off:Bible}}</w:t>
      </w:r>
    </w:p>
    <w:p w:rsidR="006C48C3" w:rsidRPr="003E1806" w:rsidRDefault="00E50994" w:rsidP="001618AF">
      <w:r>
        <w:t xml:space="preserve">[[@Bible:Zec 6:12 ]][[6:12 &gt;&gt; Zec 6:12]] {{field-on:Bible}}  Speak to him, ‘Yehowah of the heavenly armed forces says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peace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says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declared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peace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peace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peace!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declares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will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declares,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rejoice,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said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said to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said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the people to step on.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pierce him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declare,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is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merchants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declares Yehowah. “But you ask, ‘How have you loved us?’ Was not Esau Jacob’s brother?” declares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say,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declares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declares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you will be taken away with it.  {{field-off:Bible}}</w:t>
      </w:r>
    </w:p>
    <w:p w:rsidR="006C48C3" w:rsidRPr="003E1806" w:rsidRDefault="00E50994" w:rsidP="001618AF">
      <w:r>
        <w:t xml:space="preserve">[[@Bible:Mal 2:4 ]][[2:4 &gt;&gt; Mal 2:4]] {{field-on:Bible}}  You will know that I have sent this command to you, and that my covenant may continue to be with Levi,” declares Yehowah of the heavenly armed forces.  {{field-off:Bible}}</w:t>
      </w:r>
    </w:p>
    <w:p w:rsidR="006C48C3" w:rsidRPr="003E1806" w:rsidRDefault="00E50994" w:rsidP="001618AF">
      <w:r>
        <w:t xml:space="preserve">[[@Bible:Mal 2:5 ]][[2:5 &gt;&gt; Mal 2:5]] {{field-on:Bible}}  “My covenant with him was life and peace,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peace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declares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declares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King David of Israel, King David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King Herod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answered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commanding,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ordered,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ordered,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Natsareth. This fulfilled what had been spoken through the prophets, that he would be called the Natsarim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Yehowah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proclaimed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by John.  {{field-off:Bible}}</w:t>
      </w:r>
    </w:p>
    <w:p w:rsidR="006C48C3" w:rsidRPr="003E1806" w:rsidRDefault="00E50994" w:rsidP="001618AF">
      <w:r>
        <w:t xml:space="preserve">[[@Bible:Matt 3:14 ]][[3:14 &gt;&gt; Matt 3:14]] {{field-on:Bible}}  But John kept trying to stop him, entreating,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tempted him, “Since you are the Son of Yehowah, command these stones to become bread.” {{field-off:Bible}}</w:t>
      </w:r>
    </w:p>
    <w:p w:rsidR="006C48C3" w:rsidRPr="003E1806" w:rsidRDefault="00E50994" w:rsidP="001618AF">
      <w:r>
        <w:t xml:space="preserve">[[@Bible:Matt 4:4 ]][[4:4 &gt;&gt; Matt 4:4]] {{field-on:Bible}}  But Yeshua answered him, “It is written, ‘People will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tempted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responded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tempted him, “All these things I will give you, if you bow down and worship me.” {{field-off:Bible}}</w:t>
      </w:r>
    </w:p>
    <w:p w:rsidR="006C48C3" w:rsidRPr="003E1806" w:rsidRDefault="00E50994" w:rsidP="001618AF">
      <w:r>
        <w:t xml:space="preserve">[[@Bible:Matt 4:10 ]][[4:10 &gt;&gt; Matt 4:10]] {{field-on:Bible}}  Then Yeshua commanded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(Heb. nimsar) into prison (Heb. bemaasar), he withdrew into Galilee.  {{field-off:Bible}}</w:t>
      </w:r>
    </w:p>
    <w:p w:rsidR="006C48C3" w:rsidRPr="003E1806" w:rsidRDefault="00E50994" w:rsidP="001618AF">
      <w:r>
        <w:t xml:space="preserve">[[@Bible:Matt 4:13 ]][[4:13 &gt;&gt; Matt 4:13]] {{field-on:Bible}}  He left Natsareth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Yehowah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invited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(Heb.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Yehowah.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(Heb. radaph) peace, for they will be called children of Yehowah.  {{field-off:Bible}}</w:t>
      </w:r>
    </w:p>
    <w:p w:rsidR="006C48C3" w:rsidRPr="003E1806" w:rsidRDefault="00E50994" w:rsidP="001618AF">
      <w:r>
        <w:t xml:space="preserve">[[@Bible:Matt 5:10 ]][[5:10 &gt;&gt; Matt 5:10]] {{field-on:Bible}}  Blessed are those who have been persecuted (Heb. radaph) for righteousness’ sake, for theirs is the Kingdom of Yehowah.  {{field-off:Bible}}</w:t>
      </w:r>
    </w:p>
    <w:p w:rsidR="006C48C3" w:rsidRPr="003E1806" w:rsidRDefault="00E50994" w:rsidP="001618AF">
      <w:r>
        <w:t xml:space="preserve">[[@Bible:Matt 5:11 ]][[5:11 &gt;&gt; Matt 5:11]] {{field-on:Bible}}  Blessed are you when people insult you and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(Heb.)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(Deut. 4:2; 12:32; Prov. 30:6; Acts 24:14). I have come not to destroy them, but to uphold (Heb.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Yehowah. But whoever keeps them and teaches them will be called great in the Kingdom of Yehowah.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Yehowah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brothers,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(Deut. 15:11).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name be consecrated.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novice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(Heb. hazir). Otherwise, they may trample them underfoot and then turn (Heb.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will enter into the Kingdom of Yehowah,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the winds blew and struck that house, it fell, and its destruction was complete.” {{field-off:Bible}}</w:t>
      </w:r>
    </w:p>
    <w:p w:rsidR="006C48C3" w:rsidRPr="003E1806" w:rsidRDefault="00E50994" w:rsidP="001618AF">
      <w:r>
        <w:t xml:space="preserve">[[@Bible:Matt 7:28 ]][[7:28 &gt;&gt; Matt 7:28]] {{field-on:Bible}}  It came about that when Yeshua finished preaching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imploring,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told him, “See that you say nothing to any person. Go on your way, and show yourself to the priest and offer the gift that Moses commanded, for a testimony to them.”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responded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order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Yehowah.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spoke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dusk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replied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commanded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novice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to the country of the Girgashites (Josh. 24:11), a two-natured person controlled by demons met (Heb.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entreating (Heb.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commanded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(Heb. vayiru) this, they feared (Heb.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commanded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answered,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answered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saying these things to them, behold, an official came and bowed down to him. He entreated,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answered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instructed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Yehowah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peace, 'Peace be with you and in this house.'  {{field-off:Bible}}</w:t>
      </w:r>
    </w:p>
    <w:p w:rsidR="006C48C3" w:rsidRPr="003E1806" w:rsidRDefault="00E50994" w:rsidP="001618AF">
      <w:r>
        <w:t xml:space="preserve">[[@Bible:Matt 10:13 ]][[10:13 &gt;&gt; Matt 10:13]] {{field-on:Bible}}  If the household is worthy, let your peace come upon it. But if it is not worthy, let your peace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will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executed.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(Heb. haoyevim) will be loved ones (Heb. ahuvim).  {{field-off:Bible}}</w:t>
      </w:r>
    </w:p>
    <w:p w:rsidR="006C48C3" w:rsidRPr="003E1806" w:rsidRDefault="00E50994" w:rsidP="001618AF">
      <w:r>
        <w:t xml:space="preserve">[[@Bible:Matt 10:37 ]][[10:37 &gt;&gt; Matt 10:37]] {{field-on:Bible}}  He who loves (Heb. ahav) father or mother more than me is not worthy of me; and he who loves (Heb.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(Heb.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novice disciples,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preach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Yehowah is greater than he is (Jer. 31:34). {{field-off:Bible}}</w:t>
      </w:r>
    </w:p>
    <w:p w:rsidR="006C48C3" w:rsidRPr="003E1806" w:rsidRDefault="00E50994" w:rsidP="001618AF">
      <w:r>
        <w:t xml:space="preserve">[[@Bible:Matt 11:12 ]][[11:12 &gt;&gt; Matt 11:12]] {{field-on:Bible}}  From the days of John the Immerser until now, the Kingdom of Yehowah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drunkard,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(modern el-Araj)!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will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untaught novice disciples.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complained to Yeshua, “See, your disciples do what is unlawful to do on the Sabbath.” {{field-off:Bible}}</w:t>
      </w:r>
    </w:p>
    <w:p w:rsidR="006C48C3" w:rsidRPr="003E1806" w:rsidRDefault="00E50994" w:rsidP="001618AF">
      <w:r>
        <w:t xml:space="preserve">[[@Bible:Matt 12:3 ]][[12:3 &gt;&gt; Matt 12:3]] {{field-on:Bible}}  But Yeshua answered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(Heb.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answered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ordered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quench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said,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responded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replied to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big fish, so will the Son of the virgin (Heb.)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South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to him.  {{field-off:Bible}}</w:t>
      </w:r>
    </w:p>
    <w:p w:rsidR="006C48C3" w:rsidRPr="003E1806" w:rsidRDefault="00E50994" w:rsidP="001618AF">
      <w:r>
        <w:t xml:space="preserve">[[@Bible:Matt 12:47 ]][[12:47 &gt;&gt; Matt 12:47]] {{field-on:Bible}}  Someone told him, “Look, your mother and your brothers stand outside, seeking to speak to you.” {{field-off:Bible}}</w:t>
      </w:r>
    </w:p>
    <w:p w:rsidR="006C48C3" w:rsidRPr="003E1806" w:rsidRDefault="00E50994" w:rsidP="001618AF">
      <w:r>
        <w:t xml:space="preserve">[[@Bible:Matt 12:48 ]][[12:48 &gt;&gt; Matt 12:48]] {{field-on:Bible}}  But Yeshua answered and asked him who told him, “Who is my mother, and who are my brethren and sistren and my relatives?” {{field-off:Bible}}</w:t>
      </w:r>
    </w:p>
    <w:p w:rsidR="006C48C3" w:rsidRPr="003E1806" w:rsidRDefault="00E50994" w:rsidP="001618AF">
      <w:r>
        <w:t xml:space="preserve">[[@Bible:Matt 12:49 ]][[12:49 &gt;&gt; Matt 12:49]] {{field-on:Bible}}  Then he stretched out his hand toward his disciples and said, “See, here are my mother and my brethren and sistren!  {{field-off:Bible}}</w:t>
      </w:r>
    </w:p>
    <w:p w:rsidR="006C48C3" w:rsidRPr="003E1806" w:rsidRDefault="00E50994" w:rsidP="001618AF">
      <w:r>
        <w:t xml:space="preserve">[[@Bible:Matt 12:50 ]][[12:50 &gt;&gt; Matt 12:50]] {{field-on:Bible}}  For whoever does the will of my Father who is in Heaven, that person is my brother,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spoke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Yehowah,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 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Yehowah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Yehowah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Yehowah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spoke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asked,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Yehowah is like a treasure hidden in a field. A man found it and hid it. In his joy he goes and sells everything he possesses and buys that field.  {{field-off:Bible}}</w:t>
      </w:r>
    </w:p>
    <w:p w:rsidR="006C48C3" w:rsidRPr="003E1806" w:rsidRDefault="00E50994" w:rsidP="001618AF">
      <w:r>
        <w:t xml:space="preserve">[[@Bible:Matt 13:45 ]][[13:45 &gt;&gt; Matt 13:45]] {{field-on:Bible}}  Again, the Kingdom of Yehowah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Yehowah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said to them, “Therefore, every scribe who has become a disciple to the Kingdom of Yehowah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told him, “It is not lawful for you to have her as your wife.” {{field-off:Bible}}</w:t>
      </w:r>
    </w:p>
    <w:p w:rsidR="006C48C3" w:rsidRPr="003E1806" w:rsidRDefault="00E50994" w:rsidP="001618AF">
      <w:r>
        <w:t xml:space="preserve">[[@Bible:Matt 14:5 ]][[14:5 &gt;&gt; Matt 14:5]] {{field-on:Bible}}  Herod Antipas would have executed him,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requested,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ordered,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ordered,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novice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(from Heb. halah).  {{field-off:Bible}}</w:t>
      </w:r>
    </w:p>
    <w:p w:rsidR="006C48C3" w:rsidRPr="003E1806" w:rsidRDefault="00E50994" w:rsidP="001618AF">
      <w:r>
        <w:t xml:space="preserve">[[@Bible:Matt 14:36 ]][[14:36 &gt;&gt; Matt 14:36]] {{field-on:Bible}}  They begged (from Heb.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complained,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commanded, ‘Honor your father and your mother,’ and, ‘He who speaks evil of his father or mother must surely be executed’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taught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taught,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entreating,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ordered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climbed into the boat, and went into the region of Magdala (modern Migdal).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warned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novice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(modern Banias), he asked his disciples, “Who do people say that the Son of Man is?” {{field-off:Bible}}</w:t>
      </w:r>
    </w:p>
    <w:p w:rsidR="006C48C3" w:rsidRPr="003E1806" w:rsidRDefault="00E50994" w:rsidP="001618AF">
      <w:r>
        <w:t xml:space="preserve">[[@Bible:Matt 16:14 ]][[16:14 &gt;&gt; Matt 16:14]] {{field-on:Bible}}  They answered,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declared,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stone (Heb. even), and upon this rock I will build (Heb.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Yehowah.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from the elders,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taught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answered Yeshua, “Lord, it is good for us to be here. If you desire, I will make here three shelters (Heb. sukkot), one for you,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touched them, and ordered,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{{field-off:Bible}}</w:t>
      </w:r>
    </w:p>
    <w:p w:rsidR="006C48C3" w:rsidRPr="003E1806" w:rsidRDefault="00E50994" w:rsidP="001618AF">
      <w:r>
        <w:t xml:space="preserve">[[@Bible:Matt 17:15 ]][[17:15 &gt;&gt; Matt 17:15]] {{field-on:Bible}}  and entreated,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weak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prophesied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complained, “Your teacher did not pay the half-weight offering” (Exo. 30:11-16; Exo. 38:25-26; 2 Kings 12:4-16).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sons or from foreigners?” {{field-off:Bible}}</w:t>
      </w:r>
    </w:p>
    <w:p w:rsidR="006C48C3" w:rsidRPr="003E1806" w:rsidRDefault="00E50994" w:rsidP="001618AF">
      <w:r>
        <w:t xml:space="preserve">[[@Bible:Matt 17:26 ]][[17:26 &gt;&gt; Matt 17:26]] {{field-on:Bible}}  When Peter answered, “From foreigners,” Yeshua instructed him, “Then the sons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Yehowah?”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taught, “Truly, I say to you, unless you turn around and become like little children, you will in no way enter the Kingdom of Yehowah (Mat. 5:20).  {{field-off:Bible}}</w:t>
      </w:r>
    </w:p>
    <w:p w:rsidR="006C48C3" w:rsidRPr="003E1806" w:rsidRDefault="00E50994" w:rsidP="001618AF">
      <w:r>
        <w:t xml:space="preserve">[[@Bible:Matt 18:4 ]][[18:4 &gt;&gt; Matt 18:4]] {{field-on:Bible}}  Therefore, whoever humbles himself like this little child is the greatest in the Kingdom of Yehowah.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novice disciples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(Heb.)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(Heb. takhshileha), pluck it out and throw (Heb. tashlikheha) it away from you. It is better for you to enter into the Garden of Eden (Heb.) with one eye than to be thrown into the eternal fire having both eyes.  {{field-off:Bible}}</w:t>
      </w:r>
    </w:p>
    <w:p w:rsidR="006C48C3" w:rsidRPr="003E1806" w:rsidRDefault="00E50994" w:rsidP="001618AF">
      <w:r>
        <w:t xml:space="preserve">[[@Bible:Matt 18:10 ]][[18:10 &gt;&gt; Matt 18:10]] {{field-on:Bible}}  See that you do not despise any of these novice disciples.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novice disciples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answered him, “I do not tell you seven times but until seventy times seven.  {{field-off:Bible}}</w:t>
      </w:r>
    </w:p>
    <w:p w:rsidR="006C48C3" w:rsidRPr="003E1806" w:rsidRDefault="00E50994" w:rsidP="001618AF">
      <w:r>
        <w:t xml:space="preserve">[[@Bible:Matt 18:23 ]][[18:23 &gt;&gt; Matt 18:23]] {{field-on:Bible}}  Therefore, the Kingdom of Yehowah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released him and forgave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entreated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entreated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Large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answered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responded to Yeshua, “If that is the case of a man with his wife, it is not obligatory to marry.” {{field-off:Bible}}</w:t>
      </w:r>
    </w:p>
    <w:p w:rsidR="006C48C3" w:rsidRPr="003E1806" w:rsidRDefault="00E50994" w:rsidP="001618AF">
      <w:r>
        <w:t xml:space="preserve">[[@Bible:Matt 19:11 ]][[19:11 &gt;&gt; Matt 19:11]] {{field-on:Bible}}  But Yeshua replied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Yehowah.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Yehowah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answered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answered,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said to his disciples, “Truly, I say to you, it is difficult for a rich man to enter the Kingdom of Yehowah.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answered,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Yehowah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told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Natsareth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saying?”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He also said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taught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the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Yehowah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saying,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said to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ordered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responded,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inquired of him,  {{field-off:Bible}}</w:t>
      </w:r>
    </w:p>
    <w:p w:rsidR="006C48C3" w:rsidRPr="003E1806" w:rsidRDefault="00E50994" w:rsidP="001618AF">
      <w:r>
        <w:t xml:space="preserve">[[@Bible:Matt 22:24 ]][[22:24 &gt;&gt; Matt 22:24]] {{field-on:Bible}}  “Teacher, Moses said,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said to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preached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Num. 15:38)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brethren and sistren.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Yehowah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dill, and cumin, but you have left undone the weightier matters of the law, justice,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and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temple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set-apart place” (let the reader understand; Dan. 11:31; 9:27; 12:11; 2 Thes. 2:3-4; Zech. 5:11),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(in Heb.)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period of time will not pass, until all of these things will have happened (Gen. 6:3; Lev. 25:8; Dan. 9:24).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Yehowah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entreated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said, ‘Master, you gave me 5 gold coins. See, I have made five more.’ {{field-off:Bible}}</w:t>
      </w:r>
    </w:p>
    <w:p w:rsidR="006C48C3" w:rsidRPr="003E1806" w:rsidRDefault="00E50994" w:rsidP="001618AF">
      <w:r>
        <w:t xml:space="preserve">[[@Bible:Matt 25:21 ]][[25:21 &gt;&gt; Matt 25:21]] {{field-on:Bible}}  His master replied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said,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said,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said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execute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complained,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rebuked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said,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prophesied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responded to him, “Even if all fall away because of you, I will never fall away.” {{field-off:Bible}}</w:t>
      </w:r>
    </w:p>
    <w:p w:rsidR="006C48C3" w:rsidRPr="003E1806" w:rsidRDefault="00E50994" w:rsidP="001618AF">
      <w:r>
        <w:t xml:space="preserve">[[@Bible:Matt 26:34 ]][[26:34 &gt;&gt; Matt 26:34]] {{field-on:Bible}}  Yeshua replied to him, “Truly, I say to you, this night before the Temple Herald shouts, you will deny (Heb. kaphar) me three times.” {{field-off:Bible}}</w:t>
      </w:r>
    </w:p>
    <w:p w:rsidR="006C48C3" w:rsidRPr="003E1806" w:rsidRDefault="00E50994" w:rsidP="001618AF">
      <w:r>
        <w:t xml:space="preserve">[[@Bible:Matt 26:35 ]][[26:35 &gt;&gt; Matt 26:35]] {{field-on:Bible}}  Peter responded to him, “Even if I must die with you, I will not deny (Heb. kaphar) you.” All the other disciples said the same thing.  {{field-off:Bible}}</w:t>
      </w:r>
    </w:p>
    <w:p w:rsidR="006C48C3" w:rsidRPr="003E1806" w:rsidRDefault="00E50994" w:rsidP="001618AF">
      <w:r>
        <w:t xml:space="preserve">[[@Bible:Matt 26:36 ]][[26:36 &gt;&gt; Matt 26:36]] {{field-on:Bible}}  Then Yeshua went with them to a village (Heb.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replied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struck the servant of the high priest, and cut off his ear.  {{field-off:Bible}}</w:t>
      </w:r>
    </w:p>
    <w:p w:rsidR="006C48C3" w:rsidRPr="003E1806" w:rsidRDefault="00E50994" w:rsidP="001618AF">
      <w:r>
        <w:t xml:space="preserve">[[@Bible:Matt 26:52 ]][[26:52 &gt;&gt; Matt 26:52]] {{field-on:Bible}}  Then Yeshua responded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spoke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execute him.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testified,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ordered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exclaimed,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execution.”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Natsari.”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prophesied,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execute him.  {{field-off:Bible}}</w:t>
      </w:r>
    </w:p>
    <w:p w:rsidR="006C48C3" w:rsidRPr="003E1806" w:rsidRDefault="00E50994" w:rsidP="001618AF">
      <w:r>
        <w:t xml:space="preserve">[[@Bible:Matt 27:2 ]][[27:2 &gt;&gt; Matt 27:2]] {{field-on:Bible}}  They bound him, led him away, and delivered him to Pontius Pilate the governor.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confessed, “I have sinned by betraying innocent blood.” But they responded, “What is that to us? See to that yourself.” {{field-off:Bible}}</w:t>
      </w:r>
    </w:p>
    <w:p w:rsidR="006C48C3" w:rsidRPr="003E1806" w:rsidRDefault="00E50994" w:rsidP="001618AF">
      <w:r>
        <w:t xml:space="preserve">[[@Bible:Matt 27:5 ]][[27:5 &gt;&gt; Matt 27:5]] {{field-on:Bible}}  Then he threw down the silver coins in the temple, departed, and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executed.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repeatedly struck him on the head.  {{field-off:Bible}}</w:t>
      </w:r>
    </w:p>
    <w:p w:rsidR="006C48C3" w:rsidRPr="003E1806" w:rsidRDefault="00E50994" w:rsidP="001618AF">
      <w:r>
        <w:t xml:space="preserve">[[@Bible:Matt 27:31 ]][[27:31 &gt;&gt; Matt 27:31]] {{field-on:Bible}}  When they had mocked him, they took the robe off him,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the temple was broken on two sides, up and down, the lintel stone fell and broke to pieces, causing the curtain to split in two from top to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proclaimed,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requested,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ordered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and greeted them, “May Yehowah save you!” The women came, took hold of his feet and worshiped him.  {{field-off:Bible}}</w:t>
      </w:r>
    </w:p>
    <w:p w:rsidR="006C48C3" w:rsidRPr="003E1806" w:rsidRDefault="00E50994" w:rsidP="001618AF">
      <w:r>
        <w:t xml:space="preserve">[[@Bible:Matt 28:10 ]][[28:10 &gt;&gt; Matt 28:10]] {{field-on:Bible}}  Then Yeshua ordered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to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(c. 27 AD) that Yeshua came from Natsareth in Galilee, and he was immersed by John in the Jordan River.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Andrew the brother of Simon casting a net in the Sea, for they were fishermen.  {{field-off:Bible}}</w:t>
      </w:r>
    </w:p>
    <w:p w:rsidR="006C48C3" w:rsidRPr="003E1806" w:rsidRDefault="00E50994" w:rsidP="001618AF">
      <w:r>
        <w:t xml:space="preserve">[[@Bible:Mrk 1:17 ]][[1:17 &gt;&gt; Mrk 1:17]] {{field-on:Bible}}  Yeshua commanded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Natsari?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(Acts 5:16).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said to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spirit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commanded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commanded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taught,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ordered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he was grieved by their hardness of heart, and he commanded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execute him.  {{field-off:Bible}}</w:t>
      </w:r>
    </w:p>
    <w:p w:rsidR="006C48C3" w:rsidRPr="003E1806" w:rsidRDefault="00E50994" w:rsidP="001618AF">
      <w:r>
        <w:t xml:space="preserve">[[@Bible:Mrk 3:7 ]][[3:7 &gt;&gt; Mrk 3:7]] {{field-on:Bible}}  Then Yeshua, with his disciples, went to the Sea, and a great crowd of people followed from Galilee, from Judea,  {{field-off:Bible}}</w:t>
      </w:r>
    </w:p>
    <w:p w:rsidR="006C48C3" w:rsidRPr="003E1806" w:rsidRDefault="00E50994" w:rsidP="001618AF">
      <w:r>
        <w:t xml:space="preserve">[[@Bible:Mrk 3:8 ]][[3:8 &gt;&gt; Mrk 3:8]] {{field-on:Bible}}  from Jerusalem, from Idumea,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exclaimed, “He is out of his mind!” {{field-off:Bible}}</w:t>
      </w:r>
    </w:p>
    <w:p w:rsidR="006C48C3" w:rsidRPr="003E1806" w:rsidRDefault="00E50994" w:rsidP="001618AF">
      <w:r>
        <w:t xml:space="preserve">[[@Bible:Mrk 3:22 ]][[3:22 &gt;&gt; Mrk 3:22]] {{field-on:Bible}}  The scribes who came down from Jerusalem said, “He is possessed by Beelzebul,” and, “By the ruler of the demons he drives out demons.” {{field-off:Bible}}</w:t>
      </w:r>
    </w:p>
    <w:p w:rsidR="006C48C3" w:rsidRPr="003E1806" w:rsidRDefault="00E50994" w:rsidP="001618AF">
      <w:r>
        <w:t xml:space="preserve">[[@Bible:Mrk 3:23 ]][[3:23 &gt;&gt; Mrk 3:23]] {{field-on:Bible}}  Yeshua called them to him and taught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sons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told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stated, “See, here are my mother and my brothers!  {{field-off:Bible}}</w:t>
      </w:r>
    </w:p>
    <w:p w:rsidR="006C48C3" w:rsidRPr="003E1806" w:rsidRDefault="00E50994" w:rsidP="001618AF">
      <w:r>
        <w:t xml:space="preserve">[[@Bible:Mrk 3:35 ]][[3:35 &gt;&gt; Mrk 3:35]] {{field-on:Bible}}  For whoever does the will of Yehowah, that person is my brother,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some brought forth thirty times as much,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receive it, and produce fruit: some thirty, some sixty, and some a hundredfold.” {{field-off:Bible}}</w:t>
      </w:r>
    </w:p>
    <w:p w:rsidR="006C48C3" w:rsidRPr="003E1806" w:rsidRDefault="00E50994" w:rsidP="001618AF">
      <w:r>
        <w:t xml:space="preserve">[[@Bible:Mrk 4:21 ]][[4:21 &gt;&gt; Mrk 4:21]] {{field-on:Bible}}  Yeshua said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taught,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preached,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“Peace,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commanding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large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formerly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moreover, he commanded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large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entreated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large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declared,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fell down before him, and told him the whole truth.  {{field-off:Bible}}</w:t>
      </w:r>
    </w:p>
    <w:p w:rsidR="006C48C3" w:rsidRPr="003E1806" w:rsidRDefault="00E50994" w:rsidP="001618AF">
      <w:r>
        <w:t xml:space="preserve">[[@Bible:Mrk 5:34 ]][[5:34 &gt;&gt; Mrk 5:34]] {{field-on:Bible}}  He said to her, “Daughter, your faith has made you well. Go in peace and be healed from your disease.” {{field-off:Bible}}</w:t>
      </w:r>
    </w:p>
    <w:p w:rsidR="006C48C3" w:rsidRPr="003E1806" w:rsidRDefault="00E50994" w:rsidP="001618AF">
      <w:r>
        <w:t xml:space="preserve">[[@Bible:Mrk 5:35 ]][[5:35 &gt;&gt; Mrk 5:35]] {{field-on:Bible}}  While he was speaking, some people came from the leader of the house of assembly, announcing, “Your daughter is dead. Why trouble the Teacher any longer?” {{field-off:Bible}}</w:t>
      </w:r>
    </w:p>
    <w:p w:rsidR="006C48C3" w:rsidRPr="003E1806" w:rsidRDefault="00E50994" w:rsidP="001618AF">
      <w:r>
        <w:t xml:space="preserve">[[@Bible:Mrk 5:36 ]][[5:36 &gt;&gt; Mrk 5:36]] {{field-on:Bible}}  But when Yeshua overheard what they said, he encouraged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took the father of the child, the mother, those who were with him, and he went in where the child was.  {{field-off:Bible}}</w:t>
      </w:r>
    </w:p>
    <w:p w:rsidR="006C48C3" w:rsidRPr="003E1806" w:rsidRDefault="00E50994" w:rsidP="001618AF">
      <w:r>
        <w:t xml:space="preserve">[[@Bible:Mrk 5:41 ]][[5:41 &gt;&gt; Mrk 5:41]] {{field-on:Bible}}  He took the hand of the child and commanded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 II, Judah, and Simon? Are his sisters not here with us?” And they were offended by Yeshua.  {{field-off:Bible}}</w:t>
      </w:r>
    </w:p>
    <w:p w:rsidR="006C48C3" w:rsidRPr="003E1806" w:rsidRDefault="00E50994" w:rsidP="001618AF">
      <w:r>
        <w:t xml:space="preserve">[[@Bible:Mrk 6:4 ]][[6:4 &gt;&gt; Mrk 6:4]] {{field-on:Bible}}  And Yeshua responded to them, “A prophet is not without honor, except in his hometown,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execute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told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ordered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answered,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answered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rebuked them, “How well you reject the commandment of Yehowah, so you may keep your tradition!  {{field-off:Bible}}</w:t>
      </w:r>
    </w:p>
    <w:p w:rsidR="006C48C3" w:rsidRPr="003E1806" w:rsidRDefault="00E50994" w:rsidP="001618AF">
      <w:r>
        <w:t xml:space="preserve">[[@Bible:Mrk 7:10 ]][[7:10 &gt;&gt; Mrk 7:10]] {{field-on:Bible}}  For Moses said, ‘Honor your father and your mother,’ and, ‘He who speaks evil of his father or mother must surely be put to death’ (Exo. 20:12, 21:17; Mat. 15:4).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taught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answered,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taught,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said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responded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spoke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proclaiming,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large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ordered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answered,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ordered,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and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prophesied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mute.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replied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teaching his disciples, “The Son of Man will be delivered into the hands of men, and they will put him to death. When he has been executed,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taught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taught,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novice disciples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peace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taught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taught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replied,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commanded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owned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responded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taught,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brothers and sisters,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tell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kill him. But on the third day he will rise.” {{field-off:Bible}}</w:t>
      </w:r>
    </w:p>
    <w:p w:rsidR="006C48C3" w:rsidRPr="003E1806" w:rsidRDefault="00E50994" w:rsidP="001618AF">
      <w:r>
        <w:t xml:space="preserve">[[@Bible:Mrk 10:35 ]][[10:35 &gt;&gt; Mrk 10:35]] {{field-on:Bible}}  Jacob and John, the sons of Zebedee, came up to him and entreated,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requested,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stated,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will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large crowd, the son of Timaeus, Bartimaeus, a blind beggar, sat by the road.  {{field-off:Bible}}</w:t>
      </w:r>
    </w:p>
    <w:p w:rsidR="006C48C3" w:rsidRPr="003E1806" w:rsidRDefault="00E50994" w:rsidP="001618AF">
      <w:r>
        <w:t xml:space="preserve">[[@Bible:Mrk 10:47 ]][[10:47 &gt;&gt; Mrk 10:47]] {{field-on:Bible}}  When he heard that it was Yeshua the Natsari,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requested, “Rabbi,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rebuked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taught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said to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said,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thornbush, how Yehowah spoke to him,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with all the understanding, with all the soul,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replied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said to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warned,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proclaimed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responded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executed.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Zech. 5:11),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your flight does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period of time will not pass,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responded,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prophesied to them, and they prepared the Passover.  {{field-off:Bible}}</w:t>
      </w:r>
    </w:p>
    <w:p w:rsidR="006C48C3" w:rsidRPr="003E1806" w:rsidRDefault="00E50994" w:rsidP="001618AF">
      <w:r>
        <w:t xml:space="preserve">[[@Bible:Mrk 14:17 ]][[14:17 &gt;&gt; Mrk 14:17]] {{field-on:Bible}}  When it was dusk, he came with the Twelve.  {{field-off:Bible}}</w:t>
      </w:r>
    </w:p>
    <w:p w:rsidR="006C48C3" w:rsidRPr="003E1806" w:rsidRDefault="00E50994" w:rsidP="001618AF">
      <w:r>
        <w:t xml:space="preserve">[[@Bible:Mrk 14:18 ]][[14:18 &gt;&gt; Mrk 14:18]] {{field-on:Bible}}  As they were reclining at the table and eating, Yeshua prophesied,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prophesied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replied to him, “Even if all fall away, I will not.” {{field-off:Bible}}</w:t>
      </w:r>
    </w:p>
    <w:p w:rsidR="006C48C3" w:rsidRPr="003E1806" w:rsidRDefault="00E50994" w:rsidP="001618AF">
      <w:r>
        <w:t xml:space="preserve">[[@Bible:Mrk 14:30 ]][[14:30 &gt;&gt; Mrk 14:30]] {{field-on:Bible}}  Yeshua prophesied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village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Yet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greeted him,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kill him.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prophesy,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to cover his face,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Natsari.”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prophesied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said,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proclaimed,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Natsari,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commanded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mute,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mute.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Natsareth,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responded,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spoke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said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peace.”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Natsareth,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large, heavenly military force praising Yehowah,  {{field-off:Bible}}</w:t>
      </w:r>
    </w:p>
    <w:p w:rsidR="006C48C3" w:rsidRPr="003E1806" w:rsidRDefault="00E50994" w:rsidP="001618AF">
      <w:r>
        <w:t xml:space="preserve">[[@Bible:Luk 2:14 ]][[2:14 &gt;&gt; Luk 2:14]] {{field-on:Bible}}  “Glory to Yehowah in the highest, and may there be peace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peace,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quite elderly. She had lived with her husband for seven years after her virginity,  {{field-off:Bible}}</w:t>
      </w:r>
    </w:p>
    <w:p w:rsidR="006C48C3" w:rsidRPr="003E1806" w:rsidRDefault="00E50994" w:rsidP="001618AF">
      <w:r>
        <w:t xml:space="preserve">[[@Bible:Luk 2:37 ]][[2:37 &gt;&gt; Luk 2:37]] {{field-on:Bible}}  and was a widow about eighty-four years old.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Natsareth.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Natsareth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proclaimed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Jubilees 8:1-5;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said to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said to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said to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Natsareth,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1 Tim. 4:13).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responded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taught,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Natsari?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said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at the lakeshore.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ordered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saying,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said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command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exclaiming,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replied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answered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ordered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told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tormented with unclean spirits were also healed (Acts 5:16).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taught,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one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thornbush, nor do they gather grapes from a briarbush.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order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said,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large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told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commanded,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proclaiming,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and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preach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taught,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drunkard, a friend of tax collectors and sinners’ (Deut 21:20)!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replied, “Say it, Teacher.” {{field-off:Bible}}</w:t>
      </w:r>
    </w:p>
    <w:p w:rsidR="006C48C3" w:rsidRPr="003E1806" w:rsidRDefault="00E50994" w:rsidP="001618AF">
      <w:r>
        <w:t xml:space="preserve">[[@Bible:Luk 7:41 ]][[7:41 &gt;&gt; Luk 7:41]] {{field-on:Bible}}  Yeshua spoke,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said to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informed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said to the woman, “Your faith has saved you.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 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the lake.” They set sail.  {{field-off:Bible}}</w:t>
      </w:r>
    </w:p>
    <w:p w:rsidR="006C48C3" w:rsidRPr="003E1806" w:rsidRDefault="00E50994" w:rsidP="001618AF">
      <w:r>
        <w:t xml:space="preserve">[[@Bible:Luk 8:23 ]][[8:23 &gt;&gt; Luk 8:23]] {{field-on:Bible}}  But as they sailed, he fell asleep. A terrible windstorm came down on the lake,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said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ordering,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comforted her, “Daughter, be encouraged, your faith has made you well. Go in peace.” {{field-off:Bible}}</w:t>
      </w:r>
    </w:p>
    <w:p w:rsidR="006C48C3" w:rsidRPr="003E1806" w:rsidRDefault="00E50994" w:rsidP="001618AF">
      <w:r>
        <w:t xml:space="preserve">[[@Bible:Luk 8:49 ]][[8:49 &gt;&gt; Luk 8:49]] {{field-on:Bible}}  While he was still speaking, someone came from the house of assembly leader’s house, announcing,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said to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six days (Heb.) after Yeshua said these words, he took with him Peter,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said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instructed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peace be on this house!’ {{field-off:Bible}}</w:t>
      </w:r>
    </w:p>
    <w:p w:rsidR="006C48C3" w:rsidRPr="003E1806" w:rsidRDefault="00E50994" w:rsidP="001618AF">
      <w:r>
        <w:t xml:space="preserve">[[@Bible:Luk 10:6 ]][[10:6 &gt;&gt; Luk 10:6]] {{field-on:Bible}}  If a person of peace is there, your peace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untaught little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requested of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spoke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said,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corrected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said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people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people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responded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said,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preach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entreated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and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novice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responded,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said,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told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nor your brethren or sistren, nor your relatives, nor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responded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ordered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said, ‘Master, what you commanded has been done, and yet there is still room.’ {{field-off:Bible}}</w:t>
      </w:r>
    </w:p>
    <w:p w:rsidR="006C48C3" w:rsidRPr="003E1806" w:rsidRDefault="00E50994" w:rsidP="001618AF">
      <w:r>
        <w:t xml:space="preserve">[[@Bible:Luk 14:23 ]][[14:23 &gt;&gt; Luk 14:23]] {{field-on:Bible}}  The master ordered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preached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preached,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was moved with compassion, ran, and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ordered his servants, ‘Bring quickly the best robe, put it on him,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answered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taught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said, ‘3 kiloliters of olive oil.’ And he said to him, ‘Take your bill, sit down quickly, and write 1.5 kiloliters.’ {{field-off:Bible}}</w:t>
      </w:r>
    </w:p>
    <w:p w:rsidR="006C48C3" w:rsidRPr="003E1806" w:rsidRDefault="00E50994" w:rsidP="001618AF">
      <w:r>
        <w:t xml:space="preserve">[[@Bible:Luk 16:7 ]][[16:7 &gt;&gt; Luk 16:7]] {{field-on:Bible}}  Then the manager asked another, ‘And how much do you owe?’ He said,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children of light.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answered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(Mat. 19; Deut. 24:1-4).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replied,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responded,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said to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said to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novice disciples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entreated the Lord, “Increase our faith.” {{field-off:Bible}}</w:t>
      </w:r>
    </w:p>
    <w:p w:rsidR="006C48C3" w:rsidRPr="003E1806" w:rsidRDefault="00E50994" w:rsidP="001618AF">
      <w:r>
        <w:t xml:space="preserve">[[@Bible:Luk 17:6 ]][[17:6 &gt;&gt; Luk 17:6]] {{field-on:Bible}}  Yeshua answered,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order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told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assured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prophesied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answered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pleading, ‘Help me get justice against my opponent.’ {{field-off:Bible}}</w:t>
      </w:r>
    </w:p>
    <w:p w:rsidR="006C48C3" w:rsidRPr="003E1806" w:rsidRDefault="00E50994" w:rsidP="001618AF">
      <w:r>
        <w:t xml:space="preserve">[[@Bible:Luk 18:4 ]][[18:4 &gt;&gt; Luk 18:4]] {{field-on:Bible}}  For a long time he was not willing to help her, but after a 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teaching,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answered him, “Why do you call me good? No one is good, except One, Yehowah.  {{field-off:Bible}}</w:t>
      </w:r>
    </w:p>
    <w:p w:rsidR="006C48C3" w:rsidRPr="003E1806" w:rsidRDefault="00E50994" w:rsidP="001618AF">
      <w:r>
        <w:t xml:space="preserve">[[@Bible:Luk 18:20 ]][[18:20 &gt;&gt; Luk 18:20]] {{field-on:Bible}}  You know the commandments, do not commit adultery, do not murder, do not steal, do not testify falsely, honor your father and mother.” {{field-off:Bible}}</w:t>
      </w:r>
    </w:p>
    <w:p w:rsidR="006C48C3" w:rsidRPr="003E1806" w:rsidRDefault="00E50994" w:rsidP="001618AF">
      <w:r>
        <w:t xml:space="preserve">[[@Bible:Luk 18:21 ]][[18:21 &gt;&gt; Luk 18:21]] {{field-on:Bible}}  The ruler replied, “All these things I have obeyed from the time I was a youth.” {{field-off:Bible}}</w:t>
      </w:r>
    </w:p>
    <w:p w:rsidR="006C48C3" w:rsidRPr="003E1806" w:rsidRDefault="00E50994" w:rsidP="001618AF">
      <w:r>
        <w:t xml:space="preserve">[[@Bible:Luk 18:22 ]][[18:22 &gt;&gt; Luk 18:22]] {{field-on:Bible}}  When Yeshua heard that, he commanded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exclaimed,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responded, “Well, we have left everything that is our own and have followed you.” {{field-off:Bible}}</w:t>
      </w:r>
    </w:p>
    <w:p w:rsidR="006C48C3" w:rsidRPr="003E1806" w:rsidRDefault="00E50994" w:rsidP="001618AF">
      <w:r>
        <w:t xml:space="preserve">[[@Bible:Luk 18:29 ]][[18:29 &gt;&gt; Luk 18:29]] {{field-on:Bible}}  Yeshua then said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prophesied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and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Natsari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ordered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said to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vowed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instructed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execute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ordering,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answer,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answered,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Peace in Heaven and glory in the highest” (Psa 118:26)! {{field-off:Bible}}</w:t>
      </w:r>
    </w:p>
    <w:p w:rsidR="006C48C3" w:rsidRPr="003E1806" w:rsidRDefault="00E50994" w:rsidP="001618AF">
      <w:r>
        <w:t xml:space="preserve">[[@Bible:Luk 19:39 ]][[19:39 &gt;&gt; Luk 19:39]] {{field-on:Bible}}  Some of the Pharisees in the multitude entreated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peace!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saying to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responded to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said,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taught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thornbush, where he calls Yehowah the Mighty One of Abraham,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spoken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said to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said to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said,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prophesied,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prophesied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brethren and sistren, relatives and friends, and they will kill some of you.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town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period of time will not pass,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day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ordering,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prophesied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taught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responded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instructed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replied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answered,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replied,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responded,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prophesied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replied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answered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declaring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told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and the rulers and the crowd of people,  {{field-off:Bible}}</w:t>
      </w:r>
    </w:p>
    <w:p w:rsidR="006C48C3" w:rsidRPr="003E1806" w:rsidRDefault="00E50994" w:rsidP="001618AF">
      <w:r>
        <w:t xml:space="preserve">[[@Bible:Luk 23:14 ]][[23:14 &gt;&gt; Luk 23:14]] {{field-on:Bible}}  and spoke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said,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executed.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prayed,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Hebrew,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entreated Yeshua, “Lord, remember me when you come into your kingdom.” {{field-off:Bible}}</w:t>
      </w:r>
    </w:p>
    <w:p w:rsidR="006C48C3" w:rsidRPr="003E1806" w:rsidRDefault="00E50994" w:rsidP="001618AF">
      <w:r>
        <w:t xml:space="preserve">[[@Bible:Luk 23:43 ]][[23:43 &gt;&gt; Luk 23:43]] {{field-on:Bible}}  Yeshua replied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and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20:8; 12:16; Lev. 23:3, 6-7).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and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and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Natsari,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said to them, “O foolish men and slow of heart to believe in all that the prophets have spoken!  {{field-off:Bible}}</w:t>
      </w:r>
    </w:p>
    <w:p w:rsidR="006C48C3" w:rsidRPr="003E1806" w:rsidRDefault="00E50994" w:rsidP="001618AF">
      <w:r>
        <w:t xml:space="preserve">[[@Bible:Luk 24:26 ]][[24:26 &gt;&gt; Luk 24:26]] {{field-on:Bible}}  Was it not necessary for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 is almost over.”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announcing,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greeted them, “Peace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feet.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the prophets, and the Psalms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instructed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my Father's Promise.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beside Yehowah, and the Word was Yehowah (Rev. 19:13).  {{field-off:Bible}}</w:t>
      </w:r>
    </w:p>
    <w:p w:rsidR="006C48C3" w:rsidRPr="003E1806" w:rsidRDefault="00E50994" w:rsidP="001618AF">
      <w:r>
        <w:t xml:space="preserve">[[@Bible:Joh 1:2 ]][[1:2 &gt;&gt; Joh 1:2]] {{field-on:Bible}}  This One was in the beginning beside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proclaimed,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answered, “I am not the Messiah.” {{field-off:Bible}}</w:t>
      </w:r>
    </w:p>
    <w:p w:rsidR="006C48C3" w:rsidRPr="003E1806" w:rsidRDefault="00E50994" w:rsidP="001618AF">
      <w:r>
        <w:t xml:space="preserve">[[@Bible:Joh 1:21 ]][[1:21 &gt;&gt; Joh 1:21]] {{field-on:Bible}}  So they asked him, “What are you then? Are you Elijah?” He answered, “I am not.” They asked, “Are you the Prophet” (Deut. 18:15, 18; Acts 3:22-23, 7:37; John 1:25; 6:14; 9:17)? He replied,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explained,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proclaimed, “Look, there is the Lamb of Yehowah who takes away the sin of the world!  {{field-off:Bible}}</w:t>
      </w:r>
    </w:p>
    <w:p w:rsidR="006C48C3" w:rsidRPr="003E1806" w:rsidRDefault="00E50994" w:rsidP="001618AF">
      <w:r>
        <w:t xml:space="preserve">[[@Bible:Joh 1:30 ]][[1:30 &gt;&gt; Joh 1:30]] {{field-on:Bible}}  This is the One of whom I declared,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she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declare this, and they followed Yeshua.  {{field-off:Bible}}</w:t>
      </w:r>
    </w:p>
    <w:p w:rsidR="006C48C3" w:rsidRPr="003E1806" w:rsidRDefault="00E50994" w:rsidP="001618AF">
      <w:r>
        <w:t xml:space="preserve">[[@Bible:Joh 1:38 ]][[1:38 &gt;&gt; Joh 1:38]] {{field-on:Bible}}  Then Yeshua turned,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answered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told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which translates: Peter.  {{field-off:Bible}}</w:t>
      </w:r>
    </w:p>
    <w:p w:rsidR="006C48C3" w:rsidRPr="003E1806" w:rsidRDefault="00E50994" w:rsidP="001618AF">
      <w:r>
        <w:t xml:space="preserve">[[@Bible:Joh 1:43 ]][[1:43 &gt;&gt; Joh 1:43]] {{field-on:Bible}}  The next day, when Yeshua wanted to leave to go to Galilee, he found Philip and ordered him, “Follow me.” {{field-off:Bible}}</w:t>
      </w:r>
    </w:p>
    <w:p w:rsidR="006C48C3" w:rsidRPr="003E1806" w:rsidRDefault="00E50994" w:rsidP="001618AF">
      <w:r>
        <w:t xml:space="preserve">[[@Bible:Joh 1:44 ]][[1:44 &gt;&gt; Joh 1:44]] {{field-on:Bible}}  Now Philip was from Bethsaida, the city of Andrew and Peter.  {{field-off:Bible}}</w:t>
      </w:r>
    </w:p>
    <w:p w:rsidR="006C48C3" w:rsidRPr="003E1806" w:rsidRDefault="00E50994" w:rsidP="001618AF">
      <w:r>
        <w:t xml:space="preserve">[[@Bible:Joh 1:45 ]][[1:45 &gt;&gt; Joh 1:45]] {{field-on:Bible}}  Philip found Nathaniel and said to him, “He of whom Moses wrote in the law and the prophets, we have found him: Yeshua son of Joseph, from Natsareth.” {{field-off:Bible}}</w:t>
      </w:r>
    </w:p>
    <w:p w:rsidR="006C48C3" w:rsidRPr="003E1806" w:rsidRDefault="00E50994" w:rsidP="001618AF">
      <w:r>
        <w:t xml:space="preserve">[[@Bible:Joh 1:46 ]][[1:46 &gt;&gt; Joh 1:46]] {{field-on:Bible}}  Nathaniel asked him, “Can any good thing come out of Natsareth?” Philip answered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proclaimed,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prophesied,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(Khirbet Qana)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mentioned to him, “They have no wine.” {{field-off:Bible}}</w:t>
      </w:r>
    </w:p>
    <w:p w:rsidR="006C48C3" w:rsidRPr="003E1806" w:rsidRDefault="00E50994" w:rsidP="001618AF">
      <w:r>
        <w:t xml:space="preserve">[[@Bible:Joh 2:4 ]][[2:4 &gt;&gt; Joh 2:4]] {{field-on:Bible}}  Yeshua responded to her, “Woman, what is that to me and to you? My time has not yet come.” {{field-off:Bible}}</w:t>
      </w:r>
    </w:p>
    <w:p w:rsidR="006C48C3" w:rsidRPr="003E1806" w:rsidRDefault="00E50994" w:rsidP="001618AF">
      <w:r>
        <w:t xml:space="preserve">[[@Bible:Joh 2:5 ]][[2:5 &gt;&gt; Joh 2:5]] {{field-on:Bible}}  His mother ordered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ordered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complimented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shouted,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answered, “Destroy this temple, and in three days I will raise it up.” {{field-off:Bible}}</w:t>
      </w:r>
    </w:p>
    <w:p w:rsidR="006C48C3" w:rsidRPr="003E1806" w:rsidRDefault="00E50994" w:rsidP="001618AF">
      <w:r>
        <w:t xml:space="preserve">[[@Bible:Joh 2:20 ]][[2:20 &gt;&gt; Joh 2:20]] {{field-on:Bible}}  Then the Jewish authorities replied,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prophesied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answered,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said to you, ‘You must be born from above.’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See G3789),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said to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replied to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responded to him, “Sir, give me this water, so that I may not become thirsty and not have to come here to draw water.” {{field-off:Bible}}</w:t>
      </w:r>
    </w:p>
    <w:p w:rsidR="006C48C3" w:rsidRPr="003E1806" w:rsidRDefault="00E50994" w:rsidP="001618AF">
      <w:r>
        <w:t xml:space="preserve">[[@Bible:Joh 4:16 ]][[4:16 &gt;&gt; Joh 4:16]] {{field-on:Bible}}  Yeshua ordered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spoke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responded to him, “I know that Mashiach is coming, the One called Messiah. When he comes, he will explain everything to us.” {{field-off:Bible}}</w:t>
      </w:r>
    </w:p>
    <w:p w:rsidR="006C48C3" w:rsidRPr="003E1806" w:rsidRDefault="00E50994" w:rsidP="001618AF">
      <w:r>
        <w:t xml:space="preserve">[[@Bible:Joh 4:26 ]][[4:26 &gt;&gt; Joh 4:26]] {{field-on:Bible}}  Yeshua replied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responded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taught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proclaimed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(Khirbet Qana)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replied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responded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Hebrew is called Beit Eshdatayin (Bethesda in Aramaic),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answered,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commanded him, “Get up, pick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warned him who was healed, “It is the Sabbath, and you are not permitted to carry your mat.” {{field-off:Bible}}</w:t>
      </w:r>
    </w:p>
    <w:p w:rsidR="006C48C3" w:rsidRPr="003E1806" w:rsidRDefault="00E50994" w:rsidP="001618AF">
      <w:r>
        <w:t xml:space="preserve">[[@Bible:Joh 5:11 ]][[5:11 &gt;&gt; Joh 5:11]] {{field-on:Bible}}  He replied, “He who made me healthy told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instructed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responded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 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ordered,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instructed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proclaimed, “This truly is the Prophet who is to come into the world” (Deut. 18:15, 18; Acts 3:22-23, 7:37; John 1:21, 25; 9:17)!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shouted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answered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told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answered them, “Truly, truly, I say to you, it was not Moses who gave you the bread out of Heaven, but it is my Father who is giving you the true bread from Heaven.  {{field-off:Bible}}</w:t>
      </w:r>
    </w:p>
    <w:p w:rsidR="006C48C3" w:rsidRPr="003E1806" w:rsidRDefault="00E50994" w:rsidP="001618AF">
      <w:r>
        <w:t xml:space="preserve">[[@Bible:Joh 6:33 ]][[6:33 &gt;&gt; Joh 6:33]] {{field-on:Bible}}  For the bread of Yehowah is that which comes down from Heaven and gives life to the world.” {{field-off:Bible}}</w:t>
      </w:r>
    </w:p>
    <w:p w:rsidR="006C48C3" w:rsidRPr="003E1806" w:rsidRDefault="00E50994" w:rsidP="001618AF">
      <w:r>
        <w:t xml:space="preserve">[[@Bible:Joh 6:34 ]][[6:34 &gt;&gt; Joh 6:34]] {{field-on:Bible}}  So they responded to him, “Sir, give us this bread always.” {{field-off:Bible}}</w:t>
      </w:r>
    </w:p>
    <w:p w:rsidR="006C48C3" w:rsidRPr="003E1806" w:rsidRDefault="00E50994" w:rsidP="001618AF">
      <w:r>
        <w:t xml:space="preserve">[[@Bible:Joh 6:35 ]][[6:35 &gt;&gt; Joh 6:35]] {{field-on:Bible}}  Yeshua proclaimed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declared,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answered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taught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asked,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stated,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will we go? You have spoken words of eternal life,  {{field-off:Bible}}</w:t>
      </w:r>
    </w:p>
    <w:p w:rsidR="006C48C3" w:rsidRPr="003E1806" w:rsidRDefault="00E50994" w:rsidP="001618AF">
      <w:r>
        <w:t xml:space="preserve">[[@Bible:Joh 6:69 ]][[6:69 &gt;&gt; Joh 6:69]] {{field-on:Bible}}  and we have believed and come to know that you are Messiah, the Son of living Yehowah.” {{field-off:Bible}}</w:t>
      </w:r>
    </w:p>
    <w:p w:rsidR="006C48C3" w:rsidRPr="003E1806" w:rsidRDefault="00E50994" w:rsidP="001618AF">
      <w:r>
        <w:t xml:space="preserve">[[@Bible:Joh 6:70 ]][[6:70 &gt;&gt; Joh 6:70]] {{field-on:Bible}}  Yeshua said to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Festival of Tabernacles in Judea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responded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taught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proclaiming,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prophesied,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Greeks and teach the Greeks?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day of the great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rebuked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execute such people by stoning;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answered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stated,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responded to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prophesied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explained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proclaim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preached, “When you have lifted up the Son of Man, then will you know that I AM, and that I do nothing on my own initiative.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deeds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responded to him, “We were not born in sexual immorality; we have one Father: Yehowah.” {{field-off:Bible}}</w:t>
      </w:r>
    </w:p>
    <w:p w:rsidR="006C48C3" w:rsidRPr="003E1806" w:rsidRDefault="00E50994" w:rsidP="001618AF">
      <w:r>
        <w:t xml:space="preserve">[[@Bible:Joh 8:42 ]][[8:42 &gt;&gt; Joh 8:42]] {{field-on:Bible}}  Yeshua answered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responded to him, “Do we not truly say that you are a Samaritan and have a demon?” {{field-off:Bible}}</w:t>
      </w:r>
    </w:p>
    <w:p w:rsidR="006C48C3" w:rsidRPr="003E1806" w:rsidRDefault="00E50994" w:rsidP="001618AF">
      <w:r>
        <w:t xml:space="preserve">[[@Bible:Joh 8:49 ]][[8:49 &gt;&gt; Joh 8:49]] {{field-on:Bible}}  Yeshua answered,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said to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commanded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answered, “It is he.” Others said, “No, but he is like him.” But he stated,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smeared it on my eyes, and commanded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replied,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answered them, “He put mud on my eyes, I washed, and now I can see.” {{field-off:Bible}}</w:t>
      </w:r>
    </w:p>
    <w:p w:rsidR="006C48C3" w:rsidRPr="003E1806" w:rsidRDefault="00E50994" w:rsidP="001618AF">
      <w:r>
        <w:t xml:space="preserve">[[@Bible:Joh 9:16 ]][[9:16 &gt;&gt; Joh 9:16]] {{field-on:Bible}}  Some of the Pharisees said, “This man is not from Yehowah, because he does not keep the Sabbath.” Others asked, “How can a man who is a sinner do such signs?” So there was a division among them.  {{field-off:Bible}}</w:t>
      </w:r>
    </w:p>
    <w:p w:rsidR="006C48C3" w:rsidRPr="003E1806" w:rsidRDefault="00E50994" w:rsidP="001618AF">
      <w:r>
        <w:t xml:space="preserve">[[@Bible:Joh 9:17 ]][[9:17 &gt;&gt; Joh 9:17]] {{field-on:Bible}}  So they asked the formerly blind man again, “What do you say about him, since he opened your eyes?” The formerly blind man declared, “He is that Prophet” (Deut. 18:15, 18; Acts 3:22-23, 7:37; John 1:21, 25; 6:14)!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confess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said to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a worshiper of Yehowah and does his will, he listens to him.  {{field-off:Bible}}</w:t>
      </w:r>
    </w:p>
    <w:p w:rsidR="006C48C3" w:rsidRPr="003E1806" w:rsidRDefault="00E50994" w:rsidP="001618AF">
      <w:r>
        <w:t xml:space="preserve">[[@Bible:Joh 9:32 ]][[9:32 &gt;&gt; Joh 9:32]] {{field-on:Bible}}  Since the world began, it has never been heard that anyone opened the eyes of a man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answered him, “You have seen him, and he is the One who is speaking with you.” {{field-off:Bible}}</w:t>
      </w:r>
    </w:p>
    <w:p w:rsidR="006C48C3" w:rsidRPr="003E1806" w:rsidRDefault="00E50994" w:rsidP="001618AF">
      <w:r>
        <w:t xml:space="preserve">[[@Bible:Joh 9:38 ]][[9:38 &gt;&gt; Joh 9:38]] {{field-on:Bible}}  The man proclaimed, “Lord, I believe,” and he worshiped Him.  {{field-off:Bible}}</w:t>
      </w:r>
    </w:p>
    <w:p w:rsidR="006C48C3" w:rsidRPr="003E1806" w:rsidRDefault="00E50994" w:rsidP="001618AF">
      <w:r>
        <w:t xml:space="preserve">[[@Bible:Joh 9:39 ]][[9:39 &gt;&gt; Joh 9:39]] {{field-on:Bible}}  Yeshua declared,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answered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taught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argued,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Dedication in Jerusalem (Hanukkah, Strong's H2598; Chanukah,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answered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execute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proclaimed,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entreating, “Lord, see, he whom you love is sick.” {{field-off:Bible}}</w:t>
      </w:r>
    </w:p>
    <w:p w:rsidR="006C48C3" w:rsidRPr="003E1806" w:rsidRDefault="00E50994" w:rsidP="001618AF">
      <w:r>
        <w:t xml:space="preserve">[[@Bible:Joh 11:4 ]][[11:4 &gt;&gt; Joh 11:4]] {{field-on:Bible}}  When Yeshua heard it, he proclaimed,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asked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announced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replied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told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responded to her, “Your brother will rise again.” {{field-off:Bible}}</w:t>
      </w:r>
    </w:p>
    <w:p w:rsidR="006C48C3" w:rsidRPr="003E1806" w:rsidRDefault="00E50994" w:rsidP="001618AF">
      <w:r>
        <w:t xml:space="preserve">[[@Bible:Joh 11:24 ]][[11:24 &gt;&gt; Joh 11:24]] {{field-on:Bible}}  Martha said to him, “I know that he will rise again in the resurrection on the last Day.” {{field-off:Bible}}</w:t>
      </w:r>
    </w:p>
    <w:p w:rsidR="006C48C3" w:rsidRPr="003E1806" w:rsidRDefault="00E50994" w:rsidP="001618AF">
      <w:r>
        <w:t xml:space="preserve">[[@Bible:Joh 11:25 ]][[11:25 &gt;&gt; Joh 11:25]] {{field-on:Bible}}  Yeshua told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answered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answered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exclaimed,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ordered,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prayed,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prayed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ordered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kill Yeshua.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the Passover,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answered,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(Deut. 15:10-11).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kill Lazarus;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a large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Greeks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entreated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bear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prophesied,  {{field-off:Bible}}</w:t>
      </w:r>
    </w:p>
    <w:p w:rsidR="006C48C3" w:rsidRPr="003E1806" w:rsidRDefault="00E50994" w:rsidP="001618AF">
      <w:r>
        <w:t xml:space="preserve">[[@Bible:Joh 12:40 ]][[12:40 &gt;&gt; Joh 12:40]] {{field-on:Bible}}  “He has blinded their eyes, and he has hardened their hearts; otherwise they would see with their eyes, understand with their hearts,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speak,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taken his garments, and reclined again, he taught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(Jacob, his brother),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ordered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said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said to Yeshua, “Lord, we do not know where you are going, how can we know the Way?” {{field-off:Bible}}</w:t>
      </w:r>
    </w:p>
    <w:p w:rsidR="006C48C3" w:rsidRPr="003E1806" w:rsidRDefault="00E50994" w:rsidP="001618AF">
      <w:r>
        <w:t xml:space="preserve">[[@Bible:Joh 14:6 ]][[14:6 &gt;&gt; Joh 14:6]] {{field-on:Bible}}  Yeshua answered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replied to Yeshua, “Lord, show us the Father, and that will be enough for us.” {{field-off:Bible}}</w:t>
      </w:r>
    </w:p>
    <w:p w:rsidR="006C48C3" w:rsidRPr="003E1806" w:rsidRDefault="00E50994" w:rsidP="001618AF">
      <w:r>
        <w:t xml:space="preserve">[[@Bible:Joh 14:9 ]][[14:9 &gt;&gt; Joh 14:9]] {{field-on:Bible}}  Yeshua said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me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she will be with you forever,  {{field-off:Bible}}</w:t>
      </w:r>
    </w:p>
    <w:p w:rsidR="006C48C3" w:rsidRPr="003E1806" w:rsidRDefault="00E50994" w:rsidP="001618AF">
      <w:r>
        <w:t xml:space="preserve">[[@Bible:Joh 14:17 ]][[14:17 &gt;&gt; Joh 14:17]] {{field-on:Bible}}  the Ruach of truth. The world cannot receive her, because it does not see her or know her. But you know her, for she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she will teach you everything, and she will remind you of everything that I said to you.  {{field-off:Bible}}</w:t>
      </w:r>
    </w:p>
    <w:p w:rsidR="006C48C3" w:rsidRPr="003E1806" w:rsidRDefault="00E50994" w:rsidP="001618AF">
      <w:r>
        <w:t xml:space="preserve">[[@Bible:Joh 14:27 ]][[14:27 &gt;&gt; Joh 14:27]] {{field-on:Bible}}  I leave you peace; I give you my peace.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she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her to you.  {{field-off:Bible}}</w:t>
      </w:r>
    </w:p>
    <w:p w:rsidR="006C48C3" w:rsidRPr="003E1806" w:rsidRDefault="00E50994" w:rsidP="001618AF">
      <w:r>
        <w:t xml:space="preserve">[[@Bible:Joh 16:8 ]][[16:8 &gt;&gt; Joh 16:8]] {{field-on:Bible}}  When she comes, she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she comes, the Ruach of truth will guide you into all the truth, for she will not speak from herself. But she will say whatever she hears, and she will tell you things that are to come.  {{field-off:Bible}}</w:t>
      </w:r>
    </w:p>
    <w:p w:rsidR="006C48C3" w:rsidRPr="003E1806" w:rsidRDefault="00E50994" w:rsidP="001618AF">
      <w:r>
        <w:t xml:space="preserve">[[@Bible:Joh 16:14 ]][[16:14 &gt;&gt; Joh 16:14]] {{field-on:Bible}}  She will glorify me, because she will take from what is mine, and she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she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answered them, “Is this what you are asking yourselves, what I meant by saying, ‘A short time, and you will no longer see me, and a short time later, and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affectionately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peace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Natsarim.” Yeshua declared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Natsarim.”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replied to him, “It is not lawful for us to execute any man.”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asked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said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said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Hebrew, “Gabbatha.” {{field-off:Bible}}</w:t>
      </w:r>
    </w:p>
    <w:p w:rsidR="006C48C3" w:rsidRPr="003E1806" w:rsidRDefault="00E50994" w:rsidP="001618AF">
      <w:r>
        <w:t xml:space="preserve">[[@Bible:Joh 19:14 ]][[19:14 &gt;&gt; Joh 19:14]] {{field-on:Bible}}  Now it was Preparation for the Passover, at about 6 am. Pilate spoke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Hebrew is called, “Gulgoleth.”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Natsari,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Hebrew,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(Jacob, his brother), he said to his mother, “Woman, see your son!” {{field-off:Bible}}</w:t>
      </w:r>
    </w:p>
    <w:p w:rsidR="006C48C3" w:rsidRPr="003E1806" w:rsidRDefault="00E50994" w:rsidP="001618AF">
      <w:r>
        <w:t xml:space="preserve">[[@Bible:Joh 19:27 ]][[19:27 &gt;&gt; Joh 19:27]] {{field-on:Bible}}  Then he said to the disciple (Jacob, his brother),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Preparation, and so that the bodies would not remain on the cross during the Sabbath, for that Sabbath day was especially important (Exo. 12:16; Lev. 23:6-7),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(Jacob, his brother),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answered him, “Sir, if you have taken him away, tell me where you have put him, and I will take him away.” {{field-off:Bible}}</w:t>
      </w:r>
    </w:p>
    <w:p w:rsidR="006C48C3" w:rsidRPr="003E1806" w:rsidRDefault="00E50994" w:rsidP="001618AF">
      <w:r>
        <w:t xml:space="preserve">[[@Bible:Joh 20:16 ]][[20:16 &gt;&gt; Joh 20:16]] {{field-on:Bible}}  Yeshua greeted her, “Miriam.” She turned and said to him in Aramaic, “Rabboni,” which means “my Teacher.” {{field-off:Bible}}</w:t>
      </w:r>
    </w:p>
    <w:p w:rsidR="006C48C3" w:rsidRPr="003E1806" w:rsidRDefault="00E50994" w:rsidP="001618AF">
      <w:r>
        <w:t xml:space="preserve">[[@Bible:Joh 20:17 ]][[20:17 &gt;&gt; Joh 20:17]] {{field-on:Bible}}  Yeshua commanded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“Peace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“Peace to you. As the Father has sent me, so I am sending you.” {{field-off:Bible}}</w:t>
      </w:r>
    </w:p>
    <w:p w:rsidR="006C48C3" w:rsidRPr="003E1806" w:rsidRDefault="00E50994" w:rsidP="001618AF">
      <w:r>
        <w:t xml:space="preserve">[[@Bible:Joh 20:22 ]][[20:22 &gt;&gt; Joh 20:22]] {{field-on:Bible}}  When Yeshua had said this, he breathed on them and instructed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responded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“Peace to you!” {{field-off:Bible}}</w:t>
      </w:r>
    </w:p>
    <w:p w:rsidR="006C48C3" w:rsidRPr="003E1806" w:rsidRDefault="00E50994" w:rsidP="001618AF">
      <w:r>
        <w:t xml:space="preserve">[[@Bible:Joh 20:27 ]][[20:27 &gt;&gt; Joh 20:27]] {{field-on:Bible}}  Then he ordered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announced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told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(Jacob, his brother) said to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invited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blessed Yehowah,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brotherly love you.” Yeshua ordered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brotherly love you.” Yeshua ordered him, “Take care of my sheep.” {{field-off:Bible}}</w:t>
      </w:r>
    </w:p>
    <w:p w:rsidR="006C48C3" w:rsidRPr="003E1806" w:rsidRDefault="00E50994" w:rsidP="001618AF">
      <w:r>
        <w:t xml:space="preserve">[[@Bible:Joh 21:17 ]][[21:17 &gt;&gt; Joh 21:17]] {{field-on:Bible}}  He asked him a third time, “Simon, son of John, do you brotherly love me?” Peter was sad, because Yeshua had asked him a third time, “Do you brotherly love me?” He answered him, “Lord, you know all things, you know that I brotherly love you.” Yeshua ordered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commanded Peter, “Follow me.” {{field-off:Bible}}</w:t>
      </w:r>
    </w:p>
    <w:p w:rsidR="006C48C3" w:rsidRPr="003E1806" w:rsidRDefault="00E50994" w:rsidP="001618AF">
      <w:r>
        <w:t xml:space="preserve">[[@Bible:Joh 21:20 ]][[21:20 &gt;&gt; Joh 21:20]] {{field-on:Bible}}  Peter turned around and saw the disciple whom Yeshua unconditionally selflessly loved (Jacob, his brother)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brethren and sistren,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prophesied,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“Brethren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(Isa. 34:17; Prov. 16:33; 18:18).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language in which we were born?  {{field-off:Bible}}</w:t>
      </w:r>
    </w:p>
    <w:p w:rsidR="006C48C3" w:rsidRPr="003E1806" w:rsidRDefault="00E50994" w:rsidP="001618AF">
      <w:r>
        <w:t xml:space="preserve">[[@Bible:Act 2:9 ]][[2:9 &gt;&gt; Act 2:9]] {{field-on:Bible}}  Parthians,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preached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says,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Natsari, a man authenticated by Yehowah to you by mighty deeds,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hope.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declares, ‘Yehowah said to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should we do?” {{field-off:Bible}}</w:t>
      </w:r>
    </w:p>
    <w:p w:rsidR="006C48C3" w:rsidRPr="003E1806" w:rsidRDefault="00E50994" w:rsidP="001618AF">
      <w:r>
        <w:t xml:space="preserve">[[@Bible:Act 2:38 ]][[2:38 &gt;&gt; Act 2:38]] {{field-on:Bible}}  And Peter answered them, “Repent and be immersed (2 Kings 5:14), each of you, in the name of Yeshua Messiah for the forgiveness of your sins,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Yehowah our Divine One will call.” {{field-off:Bible}}</w:t>
      </w:r>
    </w:p>
    <w:p w:rsidR="006C48C3" w:rsidRPr="003E1806" w:rsidRDefault="00E50994" w:rsidP="001618AF">
      <w:r>
        <w:t xml:space="preserve">[[@Bible:Act 2:40 ]][[2:40 &gt;&gt; Act 2:40]] {{field-on:Bible}}  With many other words he testified and urged them; he proclaimed, “Save yourselves from this wicked generation!” {{field-off:Bible}}</w:t>
      </w:r>
    </w:p>
    <w:p w:rsidR="006C48C3" w:rsidRPr="003E1806" w:rsidRDefault="00E50994" w:rsidP="001618AF">
      <w:r>
        <w:t xml:space="preserve">[[@Bible:Act 2:41 ]][[2:41 &gt;&gt; Act 2:41]] {{field-on:Bible}}  Then they received his word and were immersed, and there were added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ordered,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commanded, “Silver and gold I do not have, but what I do have, I will give to you. In the name of Yeshua Messiah the Natsari,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preached to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will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Acts 7:37, 3:22-23; John 1:21, 25; 6:14; 9:17).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will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John,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preached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Natsari,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people,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should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the earth,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anointed’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large number of those who believed were of one heart and soul: And not one of them said that anything he possessed was really his own; instead, they had all things in common.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replied,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multitude from the towns around Jerusalem, bringing the sick and those tormented by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ordered,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Jews began against the Hebrew-speaking Jews,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large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testify,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Natsari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answered,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ordered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 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declared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silver-currency from the sons of Heth in Hebron. Joseph’s bones were carried over to Shechem and laid in the tomb that Jacob had bought for a price in silver-currency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asked,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ordered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Acts 3:22-23; John 1:21, 25; 6:14; 9:17).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(Exo. 32).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exclaimed,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prayed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said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directed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answered, “If you believe with all your heart, you may be immersed.” He responded,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for the houses of assembly in Damascus, so that if he found any who belonged to the Way, whether men or women, he might bring them as prisoners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Hebrew, Acts 26:14), “Saul, Saul, why are you persecuting me?” {{field-off:Bible}}</w:t>
      </w:r>
    </w:p>
    <w:p w:rsidR="006C48C3" w:rsidRPr="003E1806" w:rsidRDefault="00E50994" w:rsidP="001618AF">
      <w:r>
        <w:t xml:space="preserve">[[@Bible:Act 9:5 ]][[9:5 &gt;&gt; Act 9:5]] {{field-on:Bible}}  Saul replied, “Who are you, Lord?” The Lord answered, “I AM Yeshua, whom you are persecuting; it is difficult for you to kick against the goads.” {{field-off:Bible}}</w:t>
      </w:r>
    </w:p>
    <w:p w:rsidR="006C48C3" w:rsidRPr="003E1806" w:rsidRDefault="00E50994" w:rsidP="001618AF">
      <w:r>
        <w:t xml:space="preserve">[[@Bible:Act 9:6 ]][[9:6 &gt;&gt; Act 9:6]] {{field-on:Bible}}  And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said to him, “Arise, and go to the street which is called Straight,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explained to him, “Go, for he is a chosen instrument of mine, to carry my name before the ethnicities,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peace and was built up; they grew in numbers, walked in the fear of Yehowah, and in the comfort of Ruach ha’Kodesh.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commanded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(1 Cor. 15:29).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ordered,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directed him, “See, three men are looking for you.  {{field-off:Bible}}</w:t>
      </w:r>
    </w:p>
    <w:p w:rsidR="006C48C3" w:rsidRPr="003E1806" w:rsidRDefault="00E50994" w:rsidP="001618AF">
      <w:r>
        <w:t xml:space="preserve">[[@Bible:Act 10:20 ]][[10:20 &gt;&gt; Act 10:20]] {{field-on:Bible}}  Arise,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peace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Natsari,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appointed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will receive forgiveness of sins through his name.” {{field-off:Bible}}</w:t>
      </w:r>
    </w:p>
    <w:p w:rsidR="006C48C3" w:rsidRPr="003E1806" w:rsidRDefault="00E50994" w:rsidP="001618AF">
      <w:r>
        <w:t xml:space="preserve">[[@Bible:Act 10:44 ]][[10:44 &gt;&gt; Act 10:44]] {{field-on:Bible}}  While Peter was still preaching these things, Ruach ha’Kodesh fell on all of those who were listening to his message.  {{field-off:Bible}}</w:t>
      </w:r>
    </w:p>
    <w:p w:rsidR="006C48C3" w:rsidRPr="003E1806" w:rsidRDefault="00E50994" w:rsidP="001618AF">
      <w:r>
        <w:t xml:space="preserve">[[@Bible:Act 10:45 ]][[10:45 &gt;&gt; Act 10:45]] {{field-on:Bible}}  All of the circumcised Messianics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order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told me to go with them, and that I should make no distinction regarding them. These six Messianic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said, “John indeed immersed with water; but you will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large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for execution,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executed.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directed,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filled with Ruach ha’Kodesh, stared at him intensely,  {{field-off:Bible}}</w:t>
      </w:r>
    </w:p>
    <w:p w:rsidR="006C48C3" w:rsidRPr="003E1806" w:rsidRDefault="00E50994" w:rsidP="001618AF">
      <w:r>
        <w:t xml:space="preserve">[[@Bible:Act 13:10 ]][[13:10 &gt;&gt; Act 13:10]] {{field-on:Bible}}  and said,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 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Antioch of Pisidia.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preached,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Brethren and sistren,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brethren and sistren,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Jews’ house of assembly and spoke in such a way that a great multitude both of Jews and Greeks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commanded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the apostles, and the elders, and they reported all the things that Yehowah had done with them.  {{field-off:Bible}}</w:t>
      </w:r>
    </w:p>
    <w:p w:rsidR="006C48C3" w:rsidRPr="003E1806" w:rsidRDefault="00E50994" w:rsidP="001618AF">
      <w:r>
        <w:t xml:space="preserve">[[@Bible:Act 15:5 ]][[15:5 &gt;&gt; Act 15:5]] {{field-on:Bible}}  But some believers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will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says,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and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(Acts 11:26), to choose Judah called Barsabbas, and Silas, who were leaders of the brethren and sistren,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certain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things suffocated, and from sexual immorality. If you keep yourselves from these, it will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peace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ordered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peace.” {{field-off:Bible}}</w:t>
      </w:r>
    </w:p>
    <w:p w:rsidR="006C48C3" w:rsidRPr="003E1806" w:rsidRDefault="00E50994" w:rsidP="001618AF">
      <w:r>
        <w:t xml:space="preserve">[[@Bible:Act 16:37 ]][[16:37 &gt;&gt; Act 16:37]] {{field-on:Bible}}  But Paul replied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the Jews' house of assembly.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large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(Acts 11:26),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Jews' house of assembly.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about something new.  {{field-off:Bible}}</w:t>
      </w:r>
    </w:p>
    <w:p w:rsidR="006C48C3" w:rsidRPr="003E1806" w:rsidRDefault="00E50994" w:rsidP="001618AF">
      <w:r>
        <w:t xml:space="preserve">[[@Bible:Act 17:22 ]][[17:22 &gt;&gt; Act 17:22]] {{field-on:Bible}}  So Paul stood in the middle of the Areopagus and preached,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Divinity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Greeks.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(Acts 11:26).  {{field-off:Bible}}</w:t>
      </w:r>
    </w:p>
    <w:p w:rsidR="006C48C3" w:rsidRPr="003E1806" w:rsidRDefault="00E50994" w:rsidP="001618AF">
      <w:r>
        <w:t xml:space="preserve">[[@Bible:Act 18:9 ]][[18:9 &gt;&gt; Act 18:9]] {{field-on:Bible}}  Yeshua encouraged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accused, “This man persuades people to worship Yehowah contrary to the law.” {{field-off:Bible}}</w:t>
      </w:r>
    </w:p>
    <w:p w:rsidR="006C48C3" w:rsidRPr="003E1806" w:rsidRDefault="00E50994" w:rsidP="001618AF">
      <w:r>
        <w:t xml:space="preserve">[[@Bible:Act 18:14 ]][[18:14 &gt;&gt; Act 18:14]] {{field-on:Bible}}  Yet when Paul was about to speak, Gallio declared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and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explaining,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congregation and then went down to Antioch (Acts 11:26).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(Acts 11:26).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answered,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(Acts 11:26).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Greeks.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Greeks, who lived at Ephesus. They became afraid, and the name of Lord Yeshua was magnified.  {{field-off:Bible}}</w:t>
      </w:r>
    </w:p>
    <w:p w:rsidR="006C48C3" w:rsidRPr="003E1806" w:rsidRDefault="00E50994" w:rsidP="001618AF">
      <w:r>
        <w:t xml:space="preserve">[[@Bible:Act 19:18 ]][[19:18 &gt;&gt; Act 19:18]] {{field-on:Bible}}  Also, many of the believers came and confessed and admitted the evil things they had done (Acts 11:26).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 while.  {{field-off:Bible}}</w:t>
      </w:r>
    </w:p>
    <w:p w:rsidR="006C48C3" w:rsidRPr="003E1806" w:rsidRDefault="00E50994" w:rsidP="001618AF">
      <w:r>
        <w:t xml:space="preserve">[[@Bible:Act 19:23 ]][[19:23 &gt;&gt; Act 19:23]] {{field-on:Bible}}  At about that time (c. 57 AD), there arose a great disturbance in Ephesus concerning the Way (Acts 11:26).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will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(Acts 11:26),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(Acts 11:26);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(Acts 11:26).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(Acts 11:26).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humility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Greeks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(Acts 11:26),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will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taught: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will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(Acts 11:26),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many thousands of Jews have believed (Acts 11:26). All the Messianics are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(Acts 11:26), we wrote and gave the instructions that they should keep themselves from things sacrificed to idols, from consuming blood (Lev. 17:10-14; Gen. 9:4; Deut. 12:23; Deut. 15:23), from what is suffocated, and from sexual immorality.”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Greeks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Hebrew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Hebrew language, they became quiet. He testified,  {{field-off:Bible}}</w:t>
      </w:r>
    </w:p>
    <w:p w:rsidR="006C48C3" w:rsidRPr="003E1806" w:rsidRDefault="00E50994" w:rsidP="001618AF">
      <w:r>
        <w:t xml:space="preserve">[[@Bible:Act 22:3 ]][[22:3 &gt;&gt; Act 22:3]] {{field-on:Bible}}  “I am a Jew (Acts 11:26),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Hebrew, see Acts 26:14), ‘Saul, Saul, why are you persecuting me?’ {{field-off:Bible}}</w:t>
      </w:r>
    </w:p>
    <w:p w:rsidR="006C48C3" w:rsidRPr="003E1806" w:rsidRDefault="00E50994" w:rsidP="001618AF">
      <w:r>
        <w:t xml:space="preserve">[[@Bible:Act 22:8 ]][[22:8 &gt;&gt; Act 22:8]] {{field-on:Bible}}  I answered, ‘Who are you, Lord?’ He answered me, ‘I AM Yeshua the Natsari,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answered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man named Ananias (Acts 11:26),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will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responded, ‘Lord, they themselves know that I imprisoned and beat those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ordered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asked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will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prophesied,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swore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kill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requested,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reported,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reported,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killed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ordered,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execution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peace;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Natsari (the Way, Messianic) sect.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{{field-off:Bible}}</w:t>
      </w:r>
    </w:p>
    <w:p w:rsidR="006C48C3" w:rsidRPr="003E1806" w:rsidRDefault="00E50994" w:rsidP="001618AF">
      <w:r>
        <w:t xml:space="preserve">[[@Bible:Act 24:15 ]][[24:15 &gt;&gt; Act 24:15]] {{field-on:Bible}}  I have the same hope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said,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give money to him,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said,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Natsari.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(Acts 11:26).  {{field-off:Bible}}</w:t>
      </w:r>
    </w:p>
    <w:p w:rsidR="006C48C3" w:rsidRPr="003E1806" w:rsidRDefault="00E50994" w:rsidP="001618AF">
      <w:r>
        <w:t xml:space="preserve">[[@Bible:Act 26:14 ]][[26:14 &gt;&gt; Act 26:14]] {{field-on:Bible}}  When we all fell to the ground, I heard a voice speaking to me that said in the Hebrew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replied, ‘I AM Yeshua the Natsari,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forgiveness of sins, and the inheritance that I give to them whom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exclaimed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(Acts 11:26)?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Jubilees 2:9),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will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warned the centurion and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to be executed.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the hope of Israel that I am bound with this chain.” {{field-off:Bible}}</w:t>
      </w:r>
    </w:p>
    <w:p w:rsidR="006C48C3" w:rsidRPr="003E1806" w:rsidRDefault="00E50994" w:rsidP="001618AF">
      <w:r>
        <w:t xml:space="preserve">[[@Bible:Act 28:21 ]][[28:21 &gt;&gt; Act 28:21]] {{field-on:Bible}}  Then they replied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peace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Greeks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Greek.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(Hab. 2:14).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Divinity.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haters of Yehowah.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Greek.  {{field-off:Bible}}</w:t>
      </w:r>
    </w:p>
    <w:p w:rsidR="006C48C3" w:rsidRPr="003E1806" w:rsidRDefault="00E50994" w:rsidP="001618AF">
      <w:r>
        <w:t xml:space="preserve">[[@Bible:Rom 2:10 ]][[2:10 &gt;&gt; Rom 2:10]] {{field-on:Bible}}  But praise, honor, and peace will come to everyone who practices good, to the Jew first, and also to the Greek.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novice disciples,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Greeks,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peace.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the Mighty One of Jews only? Is he not also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to execution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hope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hope for the future.  {{field-off:Bible}}</w:t>
      </w:r>
    </w:p>
    <w:p w:rsidR="006C48C3" w:rsidRPr="003E1806" w:rsidRDefault="00E50994" w:rsidP="001618AF">
      <w:r>
        <w:t xml:space="preserve">[[@Bible:Rom 5:5 ]][[5:5 &gt;&gt; Rom 5:5]] {{field-on:Bible}}  This hope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man.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enemies,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Should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those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But if the husband dies, she is free from the law, so she is not an adulteress if she lives with another man.  {{field-off:Bible}}</w:t>
      </w:r>
    </w:p>
    <w:p w:rsidR="006C48C3" w:rsidRPr="003E1806" w:rsidRDefault="00E50994" w:rsidP="001618AF">
      <w:r>
        <w:t xml:space="preserve">[[@Bible:Rom 7:4 ]][[7:4 &gt;&gt; Rom 7:4]] {{field-on:Bible}}  Therefore, my brethren and sistren,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peace.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children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herself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hope we were saved. But what we are hopeful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herself intercedes for us with inexpressible groans.  {{field-off:Bible}}</w:t>
      </w:r>
    </w:p>
    <w:p w:rsidR="006C48C3" w:rsidRPr="003E1806" w:rsidRDefault="00E50994" w:rsidP="001618AF">
      <w:r>
        <w:t xml:space="preserve">[[@Bible:Rom 8:27 ]][[8:27 &gt;&gt; Rom 8:27]] {{field-on:Bible}}  He who searches the hearts knows the mind of the Ruach, because she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will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Who will separate us from the unconditional selfless love of Messiah?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prophesied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it.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with your mouth you acknowledge Yeshua as Lord,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difference between Jew and Greek. For the same Lord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peace and glad tidings of good things” (Isa. 52:7; Eph. 6:15)!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(Jer. 11:16; Zech. 11-12),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cultivated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27:9).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mercy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know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hope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peace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says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submitted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submit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says Yehowah, “to me every knee will bend, and every tongue will give praise to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peace,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peace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hope.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hope fill you with all joy and peace for believing, so that you may abound in hope by the power of Ruach ha’Kodesh.  {{field-off:Bible}}</w:t>
      </w:r>
    </w:p>
    <w:p w:rsidR="006C48C3" w:rsidRPr="003E1806" w:rsidRDefault="00E50994" w:rsidP="001618AF">
      <w:r>
        <w:t xml:space="preserve">[[@Bible:Rom 15:14 ]][[15:14 &gt;&gt; Rom 15:14]] {{field-on:Bible}}  I myself am also convinced about you, my brethren and sistren. I am convinced that you yourselves are also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congregations of Messiah greet you (Acts 11:26).  {{field-off:Bible}}</w:t>
      </w:r>
    </w:p>
    <w:p w:rsidR="006C48C3" w:rsidRPr="003E1806" w:rsidRDefault="00E50994" w:rsidP="001618AF">
      <w:r>
        <w:t xml:space="preserve">[[@Bible:Rom 16:17 ]][[16:17 &gt;&gt; Rom 16:17]] {{field-on:Bible}}  Now I urge you, brethren and sistren, to watch out for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peace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consecrated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peace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Greeks seek wisdom.  {{field-off:Bible}}</w:t>
      </w:r>
    </w:p>
    <w:p w:rsidR="006C48C3" w:rsidRPr="003E1806" w:rsidRDefault="00E50994" w:rsidP="001618AF">
      <w:r>
        <w:t xml:space="preserve">[[@Bible:1Co 1:23 ]][[1:23 &gt;&gt; 1Co 1:23]] {{field-on:Bible}}  But we preach Messiah crucified, a stumbling block to Jews and foolishness to Greeks.  {{field-off:Bible}}</w:t>
      </w:r>
    </w:p>
    <w:p w:rsidR="006C48C3" w:rsidRPr="003E1806" w:rsidRDefault="00E50994" w:rsidP="001618AF">
      <w:r>
        <w:t xml:space="preserve">[[@Bible:1Co 1:24 ]][[1:24 &gt;&gt; 1Co 1:24]] {{field-on:Bible}}  But to those whom Yehowah has called, both Jews and Greeks, we preach Messiah as the power of Yehowah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unspiritual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novice disciples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(Acts 11:26).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Should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unleavened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scammers,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or who is greedy, or is an idolater, or is verbally abusive, or is a drunkard, or a scammer.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lawsuits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(Lev. 18; 20; Deut. 22),  {{field-off:Bible}}</w:t>
      </w:r>
    </w:p>
    <w:p w:rsidR="006C48C3" w:rsidRPr="003E1806" w:rsidRDefault="00E50994" w:rsidP="001618AF">
      <w:r>
        <w:t xml:space="preserve">[[@Bible:1Co 6:10 ]][[6:10 &gt;&gt; 1Co 6:10]] {{field-on:Bible}}  thieves, the greedy, drunkards, slanderers, and scammers,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Should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(without a written contract of divorce).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(with a written contract of divorce). In such cases, the brother or sister is not bound to their vows. Yehowah has called us to live in peace.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Greeks,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{{field-off:Bible}}</w:t>
      </w:r>
    </w:p>
    <w:p w:rsidR="006C48C3" w:rsidRPr="003E1806" w:rsidRDefault="00E50994" w:rsidP="001618AF">
      <w:r>
        <w:t xml:space="preserve">[[@Bible:1Co 11:26 ]][[11:26 &gt;&gt; 1Co 11:26]] {{field-on:Bible}}  For every time you eat this bread and drink this cup, you proclaim the death of Yeshua until he comes.  {{field-off:Bible}}</w:t>
      </w:r>
    </w:p>
    <w:p w:rsidR="006C48C3" w:rsidRPr="003E1806" w:rsidRDefault="00E50994" w:rsidP="001618AF">
      <w:r>
        <w:t xml:space="preserve">[[@Bible:1Co 11:27 ]][[11:27 &gt;&gt; 1Co 11:27]] {{field-on:Bible}}  Whoever, therefore, eats the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she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Greeks,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body of Messiah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hope, and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(Acts 11:26).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(7,164 by 2025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Tanach it is written, “By the lips of foreigners, I will speak multilingually to this people. Even then they will not hear me,” says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peace.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(Acts 11:26).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firstfruits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firstfruits, and then those who belong to Messiah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(1 John 3:2; Acts 9:37)?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die daily. That is what I declare by my boasting in you, brethren and sistren, which I have in Messiah Yeshua our Lord.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start to grow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peace,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(Acts 11:26).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Brother Timothy,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peace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mercy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hope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sincerity that comes from Yehowah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hope,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said,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and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promised: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commands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says our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of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(Acts 11:26).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Yehowah-like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weaknesses.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sexual immorality, and lustful indulgence that they practiced.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peace.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(Acts 11:26):  {{field-off:Bible}}</w:t>
      </w:r>
    </w:p>
    <w:p w:rsidR="006C48C3" w:rsidRPr="003E1806" w:rsidRDefault="00E50994" w:rsidP="001618AF">
      <w:r>
        <w:t xml:space="preserve">[[@Bible:Gal 1:3 ]][[1:3 &gt;&gt; Gal 1:3]] {{field-on:Bible}}  Grace to you and peace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Messianic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(Acts 11:26).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certain men came from Jacob, Cephas was eating with the ethnicities. But when these men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(Acts 11:26)?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(Mark 7:1-9).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the works of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Greek,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pagan days, pagan months, pagan calendars, and pagan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Brethren and sistren,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impurity (Lev. 11; Deut. 14; 2 Cor. 6:17-18), lustfulness,  {{field-off:Bible}}</w:t>
      </w:r>
    </w:p>
    <w:p w:rsidR="006C48C3" w:rsidRPr="003E1806" w:rsidRDefault="00E50994" w:rsidP="001618AF">
      <w:r>
        <w:t xml:space="preserve">[[@Bible:Gal 5:20 ]][[5:20 &gt;&gt; Gal 5:20]] {{field-on:Bible}}  idolatry, drug sorcery, hostilities, strife, jealousy, outbursts of anger, rivalry, dissension, divisions,  {{field-off:Bible}}</w:t>
      </w:r>
    </w:p>
    <w:p w:rsidR="006C48C3" w:rsidRPr="003E1806" w:rsidRDefault="00E50994" w:rsidP="001618AF">
      <w:r>
        <w:t xml:space="preserve">[[@Bible:Gal 5:21 ]][[5:21 &gt;&gt; Gal 5:21]] {{field-on:Bible}}  envy, murders,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peace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Those who belong to Messiah Yeshua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Those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those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peace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peace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 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authority,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peace. He made the two oneness. By his flesh he destroyed the wall of hostility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peace.  {{field-off:Bible}}</w:t>
      </w:r>
    </w:p>
    <w:p w:rsidR="006C48C3" w:rsidRPr="003E1806" w:rsidRDefault="00E50994" w:rsidP="001618AF">
      <w:r>
        <w:t xml:space="preserve">[[@Bible:Eph 2:16 ]][[2:16 &gt;&gt; Eph 2:16]] {{field-on:Bible}}  Messiah reconciles both people into one body to Yehowah through the cross, putting to death the hostility.  {{field-off:Bible}}</w:t>
      </w:r>
    </w:p>
    <w:p w:rsidR="006C48C3" w:rsidRPr="003E1806" w:rsidRDefault="00E50994" w:rsidP="001618AF">
      <w:r>
        <w:t xml:space="preserve">[[@Bible:Eph 2:17 ]][[2:17 &gt;&gt; Eph 2:17]] {{field-on:Bible}}  Yeshua came and proclaimed peace to you who were far away and peace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the heavenly realms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peace.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of Heaven,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body of Messiah.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person and so reach the measure of maturity of the fullness of Messiah.  {{field-off:Bible}}</w:t>
      </w:r>
    </w:p>
    <w:p w:rsidR="006C48C3" w:rsidRPr="003E1806" w:rsidRDefault="00E50994" w:rsidP="001618AF">
      <w:r>
        <w:t xml:space="preserve">[[@Bible:Eph 4:14 ]][[4:14 &gt;&gt; Eph 4:14]] {{field-on:Bible}}  Messiah builds us up, so that we should no longer be novice disciples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handed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(Acts 11:26),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 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(Acts 11:26).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slaves of Messiah,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peace.  {{field-off:Bible}}</w:t>
      </w:r>
    </w:p>
    <w:p w:rsidR="006C48C3" w:rsidRPr="003E1806" w:rsidRDefault="00E50994" w:rsidP="001618AF">
      <w:r>
        <w:t xml:space="preserve">[[@Bible:Eph 6:16 ]][[6:16 &gt;&gt; Eph 6:16]] {{field-on:Bible}}  In all circumstances take up the shield of faith, by which you will be able to put out all the flaming arrows of the evil one.  {{field-off:Bible}}</w:t>
      </w:r>
    </w:p>
    <w:p w:rsidR="006C48C3" w:rsidRPr="003E1806" w:rsidRDefault="00E50994" w:rsidP="001618AF">
      <w:r>
        <w:t xml:space="preserve">[[@Bible:Eph 6:17 ]][[6:17 &gt;&gt; Eph 6:17]] {{field-on:Bible}}  And take the turban of salvation and the sword of the Ruach, which is the spoken word of Yehowah (High Priest's garments; Exo. 28:4;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of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Peace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peace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imprisoned.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good news of Messiah, so that whether I come to see you or am absent, I may hear about you, that you are standing firm in one Ruach,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at the name of Yeshua every knee should bend, the knees of those in Heaven, on earth, and under the earth (Gen. 41:43).  {{field-off:Bible}}</w:t>
      </w:r>
    </w:p>
    <w:p w:rsidR="006C48C3" w:rsidRPr="003E1806" w:rsidRDefault="00E50994" w:rsidP="001618AF">
      <w:r>
        <w:t xml:space="preserve">[[@Bible:Phil 2:11 ]][[2:11 &gt;&gt; Phil 2:11]] {{field-on:Bible}}  And he did this, so that every tongue should confess that Yeshua Messiah is Lord,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fellow worker,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work of Messiah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peace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received, heard, and seen in me, do these things. And Yehowah of peace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believers and faithful brethren and sistren in Messiah who are at Colossae (near modern Honaz, Turkey). May grace be to you, and peace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hope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servant of Messiah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(Acts 11:26).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peace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hope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those who believe in him.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hope of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that is,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all the fullness of the Divinity bodily.  {{field-off:Bible}}</w:t>
      </w:r>
    </w:p>
    <w:p w:rsidR="006C48C3" w:rsidRPr="003E1806" w:rsidRDefault="00E50994" w:rsidP="001618AF">
      <w:r>
        <w:t xml:space="preserve">[[@Bible:Col 2:10 ]][[2:10 &gt;&gt; Col 2:10]] {{field-on:Bible}}  And you are filled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body of Messiah judge you (1 Cor. 5:12; Acts 11:26)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humility, and severity of the body. But they have no value against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Greek or 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humility,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peace of Yehowah rule in your hearts. It was for this peace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in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slave of Messiah.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(Acts 11:26).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imprisonment.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peace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hope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purely,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(Acts 11:26).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hope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Brother Timothy, our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walk in this Way,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brotherly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hope for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in Messiah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Yehowah is coming like a thief in the night.  {{field-off:Bible}}</w:t>
      </w:r>
    </w:p>
    <w:p w:rsidR="006C48C3" w:rsidRPr="003E1806" w:rsidRDefault="00E50994" w:rsidP="001618AF">
      <w:r>
        <w:t xml:space="preserve">[[@Bible:1Th 5:3 ]][[5:3 &gt;&gt; 1Th 5:3]] {{field-on:Bible}}  When they say, “Peace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hope of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peace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peace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peace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taken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hope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peace himself give you peace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hope,  {{field-off:Bible}}</w:t>
      </w:r>
    </w:p>
    <w:p w:rsidR="006C48C3" w:rsidRPr="003E1806" w:rsidRDefault="00E50994" w:rsidP="001618AF">
      <w:r>
        <w:t xml:space="preserve">[[@Bible:1Ti 1:2 ]][[1:2 &gt;&gt; 1Ti 1:2]] {{field-on:Bible}}  to Timothy, a true son in the faith: grace, mercy, and peace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women will be saved through bearing children, if they continue in faith,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desires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reading (weekly Torah portion; Heb. 1:1; Luke 4:16-20),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Care for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will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(Eccl. 5:10; Heb. 13:5).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imprisonment.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peace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(modern Croatia).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hope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peace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stained and unbelieving, nothing is pure. For their minds and consciences have been stained.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{{field-off:Bible}}</w:t>
      </w:r>
    </w:p>
    <w:p w:rsidR="006C48C3" w:rsidRPr="003E1806" w:rsidRDefault="00E50994" w:rsidP="001618AF">
      <w:r>
        <w:t xml:space="preserve">[[@Bible:Tit 3:7 ]][[3:7 &gt;&gt; Tit 3:7]] {{field-on:Bible}}  He did this in order that, having been justified by his grace, we might become heirs through the hope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genealogies,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brotherly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peace from Yehowah our Father and Lord Yeshua Messiah.  {{field-off:Bible}}</w:t>
      </w:r>
    </w:p>
    <w:p w:rsidR="006C48C3" w:rsidRPr="003E1806" w:rsidRDefault="00E50994" w:rsidP="001618AF">
      <w:r>
        <w:t xml:space="preserve">[[@Bible:Phm 1:4 ]][[1:4 &gt;&gt; Phm 1:4]] {{field-on:Bible}}  I always thank Yehowah, as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during my imprisonment.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imprisoned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the Torah portions (Luke 4:16-20; 1 Tim. 4:13), and in many other ways.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commands, “All the angels of Yehowah must worship him” (Deut. 32:43). {{field-off:Bible}}</w:t>
      </w:r>
    </w:p>
    <w:p w:rsidR="006C48C3" w:rsidRPr="003E1806" w:rsidRDefault="00E50994" w:rsidP="001618AF">
      <w:r>
        <w:t xml:space="preserve">[[@Bible:Heb 1:7 ]][[1:7 &gt;&gt; Heb 1:7]] {{field-on:Bible}}  About the angels he says, “He is the One who makes his angels spirits, and his servants flames of fire.” {{field-off:Bible}}</w:t>
      </w:r>
    </w:p>
    <w:p w:rsidR="006C48C3" w:rsidRPr="003E1806" w:rsidRDefault="00E50994" w:rsidP="001618AF">
      <w:r>
        <w:t xml:space="preserve">[[@Bible:Heb 1:8 ]][[1:8 &gt;&gt; Heb 1:8]] {{field-on:Bible}}  But about the Son he says,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(Psa. 45:6-7).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hope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said somewhere about the seventh day, “Yehowah rested on the seventh day from all his deeds” (Gen. 2:2). {{field-off:Bible}}</w:t>
      </w:r>
    </w:p>
    <w:p w:rsidR="006C48C3" w:rsidRPr="003E1806" w:rsidRDefault="00E50994" w:rsidP="001618AF">
      <w:r>
        <w:t xml:space="preserve">[[@Bible:Heb 4:5 ]][[4:5 &gt;&gt; Heb 4:5]] {{field-on:Bible}}  Again, he has said,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professed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declared,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hope.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promised,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hope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Peace.”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hope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proclaimed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Heaven.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the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commanded,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prophesied, “See, the days are coming,” declares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declares Yehowah.  {{field-off:Bible}}</w:t>
      </w:r>
    </w:p>
    <w:p w:rsidR="006C48C3" w:rsidRPr="003E1806" w:rsidRDefault="00E50994" w:rsidP="001618AF">
      <w:r>
        <w:t xml:space="preserve">[[@Bible:Heb 8:10 ]][[8:10 &gt;&gt; Heb 8:10]] {{field-on:Bible}}  “For this is the covenant that I will make with the house of Israel after those days,” declares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(First)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the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hope,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(Exo. 20:2),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 ship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(Jubilees 16:20-21, 29),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Heaven.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 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collapsed downslope, after they had been circled around for seven days (Josh. 6:5, 20).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and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peace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exclaimed,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marriage bed be pure, for Yehowah will judge the sexually immoral people and adulterers.  {{field-off:Bible}}</w:t>
      </w:r>
    </w:p>
    <w:p w:rsidR="006C48C3" w:rsidRPr="003E1806" w:rsidRDefault="00E50994" w:rsidP="001618AF">
      <w:r>
        <w:t xml:space="preserve">[[@Bible:Heb 13:5 ]][[13:5 &gt;&gt; Heb 13:5]] {{field-on:Bible}}  Let your conduct be free from the love of money (Eccl. 5:10; 1 Tim. 6:10).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peace,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of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(Acts 11:26).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will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said, “Do not commit adultery,” also said, “Do not murder.” If you do not commit adultery, but if you do commit murder,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peace,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Jubilees 19:9).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peace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(Acts 11:26),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peace increase.  {{field-off:Bible}}</w:t>
      </w:r>
    </w:p>
    <w:p w:rsidR="006C48C3" w:rsidRPr="003E1806" w:rsidRDefault="00E50994" w:rsidP="001618AF">
      <w:r>
        <w:t xml:space="preserve">[[@Bible:1Pe 1:3 ]][[1:3 &gt;&gt; 1Pe 1:3]] {{field-on:Bible}}  May Yehowah the Father of our Lord Yeshua Messiah be blessed. In his great mercy, he gave us a new birth for the hope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in the last times.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she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 apart, you too, be set apart in your whole behavior.  {{field-off:Bible}}</w:t>
      </w:r>
    </w:p>
    <w:p w:rsidR="006C48C3" w:rsidRPr="003E1806" w:rsidRDefault="00E50994" w:rsidP="001618AF">
      <w:r>
        <w:t xml:space="preserve">[[@Bible:1Pe 1:16 ]][[1:16 &gt;&gt; 1Pe 1:16]] {{field-on:Bible}}  For it is written, “Be set apart, because I am set apart” (Lev. 11:44-45;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hope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brotherly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peace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hope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executed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(Gen. 6-9).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person is scarcely saved, how will the irreverent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Co-elected brethren and sistren in Babylon greet you. Also Mark, my son, greets you.  {{field-off:Bible}}</w:t>
      </w:r>
    </w:p>
    <w:p w:rsidR="006C48C3" w:rsidRPr="003E1806" w:rsidRDefault="00E50994" w:rsidP="001618AF">
      <w:r>
        <w:t xml:space="preserve">[[@Bible:1Pe 5:14 ]][[5:14 &gt;&gt; 1Pe 5:14]] {{field-on:Bible}}  Greet one another with a kiss of unconditional selfless love. May peace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peace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from Yehowah the Father, honor and glory when a voice was brought to him by the majestic Glory proclaiming, “This is my Son, the beloved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peace.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(Heb. Menachem)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proclaims,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and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(1 Cor. 15:29).  {{field-off:Bible}}</w:t>
      </w:r>
    </w:p>
    <w:p w:rsidR="006C48C3" w:rsidRPr="003E1806" w:rsidRDefault="00E50994" w:rsidP="001618AF">
      <w:r>
        <w:t xml:space="preserve">[[@Bible:1Jo 3:3 ]][[3:3 &gt;&gt; 1Jo 3:3]] {{field-on:Bible}}  Everyone who has this hope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Devil’s works.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commandment: That we should believe in the name of his Son Yeshua Messiah and unconditionally selflessly love one another, just as he gave us this commandment.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to you these things,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peace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on a scroll with ink.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(Acts 11:26).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peace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peace,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1 Enoch, Sec. 1, 1:9).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prophesied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only to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(Acts 11:26): May grace be to you and peace from the One who is, and who was, and who is to come (Exo. 3:14-15), and from the seven Ruachim who are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says the Lord, “the One who is, and who was, and who is to come, the Most Powerful”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and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Aleph and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faith,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Most Powerful Lord Yehowah, who was,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praising,  {{field-off:Bible}}</w:t>
      </w:r>
    </w:p>
    <w:p w:rsidR="006C48C3" w:rsidRPr="003E1806" w:rsidRDefault="00E50994" w:rsidP="001618AF">
      <w:r>
        <w:t xml:space="preserve">[[@Bible:Rev 4:11 ]][[4:11 &gt;&gt; Rev 4:11]] {{field-on:Bible}}  “Worthy are you, Yehowah, to receive the glory, the honor, and the power! For you created all things, and by your will they exist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the four living creatures, and among the elders. He looked as though he had been killed. He had seven horns and seven eyes; these are the sevenfold Ruachim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language,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the living creatures, and the elders. Their total number was multiplied thousands of millions.  {{field-off:Bible}}</w:t>
      </w:r>
    </w:p>
    <w:p w:rsidR="006C48C3" w:rsidRPr="003E1806" w:rsidRDefault="00E50994" w:rsidP="001618AF">
      <w:r>
        <w:t xml:space="preserve">[[@Bible:Rev 5:12 ]][[5:12 &gt;&gt; Rev 5:12]] {{field-on:Bible}}  They proclaimed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on the earth, under the earth, and on the sea, everything in them, proclaiming,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people, and languages,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answered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be their shepherd,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Hebrew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drug sorceries, their sexual immorality,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ordering,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languages,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and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language,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Most Powerful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heaven: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heaven: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heaven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language, and ethnicity.  {{field-off:Bible}}</w:t>
      </w:r>
    </w:p>
    <w:p w:rsidR="006C48C3" w:rsidRPr="003E1806" w:rsidRDefault="00E50994" w:rsidP="001618AF">
      <w:r>
        <w:t xml:space="preserve">[[@Bible:Rev 13:8 ]][[13:8 &gt;&gt; Rev 13:8]] {{field-on:Bible}}  All who live on the earth will worship it, everyone whose name was not written in the Book of Life, which belongs to the Lamb who had been slaughtered since the creation of the world.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heaven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(Lev. 19:28; Rev. 20:4).  {{field-off:Bible}}</w:t>
      </w:r>
    </w:p>
    <w:p w:rsidR="006C48C3" w:rsidRPr="003E1806" w:rsidRDefault="00E50994" w:rsidP="001618AF">
      <w:r>
        <w:t xml:space="preserve">[[@Bible:Rev 13:17 ]][[13:17 &gt;&gt; Rev 13:17]] {{field-on:Bible}}  It was impossible for anyone to buy or sell, unless he had the mark or name of the beast (Lev. 19:28; Rev. 20:4),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the four living creatures, and before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language,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(Lev. 19:28; Rev. 13:16-17),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Lev. 19:28; Rev. 13:16-17).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(Lev. 19:28; Rev. 13:16-17),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Most Powerful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(Lev. 19:28; Rev. 13:16-17),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Most Powerful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Most Powerful Yehowah.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Har-Magedon in Hebrew.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ethnicities, and languages.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{{field-off:Bible}}</w:t>
      </w:r>
    </w:p>
    <w:p w:rsidR="006C48C3" w:rsidRPr="003E1806" w:rsidRDefault="00E50994" w:rsidP="001618AF">
      <w:r>
        <w:t xml:space="preserve">[[@Bible:Rev 18:4 ]][[18:4 &gt;&gt; Rev 18:4]] {{field-on:Bible}}  Then I heard another voice from Heaven say,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drug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Most Powerful Lord Yehowah reigns!  {{field-off:Bible}}</w:t>
      </w:r>
    </w:p>
    <w:p w:rsidR="006C48C3" w:rsidRPr="003E1806" w:rsidRDefault="00E50994" w:rsidP="001618AF">
      <w:r>
        <w:t xml:space="preserve">[[@Bible:Rev 19:7 ]][[19:7 &gt;&gt; Rev 19:7]] {{field-on:Bible}}  Let us rejoice,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Most Powerful Yehowah (Isa. 63:2-3; Joel 3:13; Psa 45:3; Rev. 16:12-16).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(Lev. 19:28; Rev. 13:16-17),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(Lev. 19:28; Rev. 13:16-17).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loud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declared, “Look! I make all things new.” He ordered, “Write this down, because these words are faithful and true.” {{field-off:Bible}}</w:t>
      </w:r>
    </w:p>
    <w:p w:rsidR="006C48C3" w:rsidRPr="003E1806" w:rsidRDefault="00E50994" w:rsidP="001618AF">
      <w:r>
        <w:t xml:space="preserve">[[@Bible:Rev 21:6 ]][[21:6 &gt;&gt; Rev 21:6]] {{field-on:Bible}}  He declared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drug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majestic high mountain and showed me the magnificent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monolithic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Most Powerful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healing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said to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said to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drug sorcerers, the sexually immoral,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