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gods,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youngest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entreated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Most Powerful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Most Powerful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gods?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gods,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never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gods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gods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Most Powerful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Most Powerful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Divine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Most Powerful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O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Most Powerful,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entreated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the Most Powerful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a Divine One: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god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gods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gods?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saying,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gods: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gods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gods of silver, neither shall ye make unto you gods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god,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gods,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gods,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gods.  {{field-off:Bible}}</w:t>
      </w:r>
    </w:p>
    <w:p w:rsidR="006C48C3" w:rsidRPr="003E1806" w:rsidRDefault="00E50994" w:rsidP="001618AF">
      <w:r>
        <w:t xml:space="preserve">[[@Bible:Exod 23:33 ]][[23:33 &gt;&gt; Exod 23:33]] {{field-on:Bible}}  They shall not dwell in thy land, lest they make thee sin against me: for if thou serve their gods,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gods,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gods,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gods,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gods,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gods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god: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gods, and do sacrifice unto their gods,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gods, and make thy sons go a whoring after their gods.  {{field-off:Bible}}</w:t>
      </w:r>
    </w:p>
    <w:p w:rsidR="006C48C3" w:rsidRPr="003E1806" w:rsidRDefault="00E50994" w:rsidP="001618AF">
      <w:r>
        <w:t xml:space="preserve">[[@Bible:Exod 34:17 ]][[34:17 &gt;&gt; Exod 34:17]] {{field-on:Bible}}  Thou shalt make thee no molten gods.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gods: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tattoo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Most Powerful,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Most Powerful,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gods: and the people did eat, and bowed down to their gods.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gods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gods,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gods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gods, of the gods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gods: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gods;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gods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gods,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gods,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gods,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gods,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gods,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gods,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gods, saying, How did these nations serve their gods?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gods; for even their sons and their daughters they have burnt in the fire to their gods.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gods,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gods, which thou hast not known, thou, nor thy fathers;  {{field-off:Bible}}</w:t>
      </w:r>
    </w:p>
    <w:p w:rsidR="006C48C3" w:rsidRPr="003E1806" w:rsidRDefault="00E50994" w:rsidP="001618AF">
      <w:r>
        <w:t xml:space="preserve">[[@Bible:Deut 13:7 ]][[13:7 &gt;&gt; Deut 13:7]] {{field-on:Bible}}  Namely, of the gods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gods,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gods,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gods,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gods;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entreated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gods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gods,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gods,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gods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gods, and worshiped them, gods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gods,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gods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gods.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gods,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god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gods, with abominations provoked they him to anger.  {{field-off:Bible}}</w:t>
      </w:r>
    </w:p>
    <w:p w:rsidR="006C48C3" w:rsidRPr="003E1806" w:rsidRDefault="00E50994" w:rsidP="001618AF">
      <w:r>
        <w:t xml:space="preserve">[[@Bible:Deut 32:17 ]][[32:17 &gt;&gt; Deut 32:17]] {{field-on:Bible}}  They sacrificed unto devils, not to the Almighty; to gods whom they knew not, to new gods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gods,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god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gods, Yehowah Mighty One of gods,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gods,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gods,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gods.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gods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gods which your fathers served that were on the other side of the flood, or the gods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gods;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gods,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gods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gods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gods, of the gods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gods,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gods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gods.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gods;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gods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god,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god.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god,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god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gods of Syria, and the gods of Zidon, and the gods of Moab, and the gods of the children of Ammon, and the gods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gods: wherefore I will deliver you no more.  {{field-off:Bible}}</w:t>
      </w:r>
    </w:p>
    <w:p w:rsidR="006C48C3" w:rsidRPr="003E1806" w:rsidRDefault="00E50994" w:rsidP="001618AF">
      <w:r>
        <w:t xml:space="preserve">[[@Bible:Judg 10:14 ]][[10:14 &gt;&gt; Judg 10:14]] {{field-on:Bible}}  Go and cry unto the gods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gods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god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god, and to rejoice: for they said, Our god hath delivered Samson our enemy into our hand.  {{field-off:Bible}}</w:t>
      </w:r>
    </w:p>
    <w:p w:rsidR="006C48C3" w:rsidRPr="003E1806" w:rsidRDefault="00E50994" w:rsidP="001618AF">
      <w:r>
        <w:t xml:space="preserve">[[@Bible:Judg 16:24 ]][[16:24 &gt;&gt; Judg 16:24]] {{field-on:Bible}}  And when the people saw him, they praised their god: for they said, Our god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gods,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gods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gods: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Most Powerful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Most Powerful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god.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gods,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gods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gods,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gods.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an Almighty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gods.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gods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gods?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of the river, from Tiphsah even to Gaza, over all the kings on this side of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gods,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gods,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gods: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gods: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gods.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gods: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god of the Moabites, and Milcom the god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gods,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gods,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gods,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gods,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god;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gods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gods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gods are gods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god of the hills, but he is not the god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god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god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god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god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gods,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gods,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gods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gods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gods,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gods,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gods.  {{field-off:Bible}}</w:t>
      </w:r>
    </w:p>
    <w:p w:rsidR="006C48C3" w:rsidRPr="003E1806" w:rsidRDefault="00E50994" w:rsidP="001618AF">
      <w:r>
        <w:t xml:space="preserve">[[@Bible:2Ki 17:38 ]][[17:38 &gt;&gt; 2Ki 17:38]] {{field-on:Bible}}  And the covenant that I have made with you ye shall not forget; neither shall ye fear other gods.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gods of the nations delivered at all his land out of the hand of the king of Assyria?  {{field-off:Bible}}</w:t>
      </w:r>
    </w:p>
    <w:p w:rsidR="006C48C3" w:rsidRPr="003E1806" w:rsidRDefault="00E50994" w:rsidP="001618AF">
      <w:r>
        <w:t xml:space="preserve">[[@Bible:2Ki 18:34 ]][[18:34 &gt;&gt; 2Ki 18:34]] {{field-on:Bible}}  Where are the gods of Hamath, and of Arpad? where are the gods of Sepharvaim, Hena, and Ivah? have they delivered Samaria out of mine hand?  {{field-off:Bible}}</w:t>
      </w:r>
    </w:p>
    <w:p w:rsidR="006C48C3" w:rsidRPr="003E1806" w:rsidRDefault="00E50994" w:rsidP="001618AF">
      <w:r>
        <w:t xml:space="preserve">[[@Bible:2Ki 18:35 ]][[18:35 &gt;&gt; 2Ki 18:35]] {{field-on:Bible}}  Who are they among all the gods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gods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gods into the fire: for they were no gods,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gods,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 Necho king of Egypt went up to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 Necho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 Necho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 Necho.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gods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gods,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gods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gods.  {{field-off:Bible}}</w:t>
      </w:r>
    </w:p>
    <w:p w:rsidR="006C48C3" w:rsidRPr="003E1806" w:rsidRDefault="00E50994" w:rsidP="001618AF">
      <w:r>
        <w:t xml:space="preserve">[[@Bible:1Ch 16:26 ]][[16:26 &gt;&gt; 1Ch 16:26]] {{field-on:Bible}}  For all the gods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gods.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gods,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gods,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gods.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gods.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gods,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gods of the children of Seir, and set them up to be his gods,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gods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gods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gods of Damascus, which smote him: and he said, Because the gods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gods,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gods of the nations of those lands any ways able to deliver their lands out of mine hand?  {{field-off:Bible}}</w:t>
      </w:r>
    </w:p>
    <w:p w:rsidR="006C48C3" w:rsidRPr="003E1806" w:rsidRDefault="00E50994" w:rsidP="001618AF">
      <w:r>
        <w:t xml:space="preserve">[[@Bible:2Ch 32:14 ]][[32:14 &gt;&gt; 2Ch 32:14]] {{field-on:Bible}}  Who was there among all the gods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god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gods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gods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god,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gods,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gods,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gods;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Ashurbanipal brought over, and set in the cities of Samaria, and the rest that are on this side of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of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of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of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of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of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of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the Almighty is fallen from heaven,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 hidden untimely birth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Most Powerful.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Most Powerful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Most Powerful.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Most Powerful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Most Powerful;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Most Powerful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Most Powerful,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Most Powerful.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Most Powerful,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Most Powerful.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Most Powerful,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Most Powerful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Most Powerful,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Most Powerful shall be thy defense, and thou shalt have plenty of silver.  {{field-off:Bible}}</w:t>
      </w:r>
    </w:p>
    <w:p w:rsidR="006C48C3" w:rsidRPr="003E1806" w:rsidRDefault="00E50994" w:rsidP="001618AF">
      <w:r>
        <w:t xml:space="preserve">[[@Bible:Jb 22:26 ]][[22:26 &gt;&gt; Jb 22:26]] {{field-on:Bible}}  For then shalt thou have thy delight in the Most Powerful,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Most Powerful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Most Powerful,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Most Powerful,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Most Powerful? will he always call upon the Almighty?  {{field-off:Bible}}</w:t>
      </w:r>
    </w:p>
    <w:p w:rsidR="006C48C3" w:rsidRPr="003E1806" w:rsidRDefault="00E50994" w:rsidP="001618AF">
      <w:r>
        <w:t xml:space="preserve">[[@Bible:Jb 27:11 ]][[27:11 &gt;&gt; Jb 27:11]] {{field-on:Bible}}  I will teach you by the hand of the Almighty: that which is with the Most Powerful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Most Powerful.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Most Powerful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Most Powerful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Most Powerful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Most Powerful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Most Powerful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Most Powerful,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Most Powerful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Most Powerful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Most Powerful,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Most Powerful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O Yehowah; O Almighty,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god: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god;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untimely birth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Most Powerful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god be in thee; neither shalt thou worship any strange god.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gods.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gods;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gods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Most Powerful.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gods.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gods.  {{field-off:Bible}}</w:t>
      </w:r>
    </w:p>
    <w:p w:rsidR="006C48C3" w:rsidRPr="003E1806" w:rsidRDefault="00E50994" w:rsidP="001618AF">
      <w:r>
        <w:t xml:space="preserve">[[@Bible:Psa 96:5 ]][[96:5 &gt;&gt; Psa 96:5]] {{field-on:Bible}}  For all the gods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gods.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gods.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gods.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gods: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gods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untimely birth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Most Powerful.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gods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gods of the nations delivered his land out of the hand of the king of Assyria?  {{field-off:Bible}}</w:t>
      </w:r>
    </w:p>
    <w:p w:rsidR="006C48C3" w:rsidRPr="003E1806" w:rsidRDefault="00E50994" w:rsidP="001618AF">
      <w:r>
        <w:t xml:space="preserve">[[@Bible:Isa 36:19 ]][[36:19 &gt;&gt; Isa 36:19]] {{field-on:Bible}}  Where are the gods of Hamath and Arphad? where are the gods of Sepharvaim? and have they delivered Samaria out of my hand?  {{field-off:Bible}}</w:t>
      </w:r>
    </w:p>
    <w:p w:rsidR="006C48C3" w:rsidRPr="003E1806" w:rsidRDefault="00E50994" w:rsidP="001618AF">
      <w:r>
        <w:t xml:space="preserve">[[@Bible:Isa 36:20 ]][[36:20 &gt;&gt; Isa 36:20]] {{field-on:Bible}}  Who are they among all the gods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gods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gods into the fire: for they were no gods,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god,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gods: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gods.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god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god,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god,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god, even his graven image: he falleth down unto it, and worshipeth it, and prayeth unto it, and saith, Deliver me; for thou art my god.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god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god: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Ruach Kodesh: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Ruach Kodesh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gods,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gods, which are yet no gods?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gods that thou hast made thee? let them arise, if they can save thee in the time of thy trouble: for according to the number of thy cities are thy gods,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gods: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gods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gods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gods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gods,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gods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gods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gods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gods,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gods,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gods,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gods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gods unto himself, and they are no gods?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gods,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gods.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gods,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gods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gods,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gods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gods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gods,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gods.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gods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gods,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 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gods,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gods.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Most Powerful,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Most Powerful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god, I sit in the seat of the gods, in the midst of the seas; yet thou art a man, and not a god, though thou set thine heart as the heart of a god: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god;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god? but thou shalt be a man, and no god,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god; and he brought the vessels into the treasure house of his god.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gods,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gods,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gods,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gods,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god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gods,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god,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god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god, and in whom is the Ruach of the holy gods: and before him I told the dream, saying,  {{field-off:Bible}}</w:t>
      </w:r>
    </w:p>
    <w:p w:rsidR="006C48C3" w:rsidRPr="003E1806" w:rsidRDefault="00E50994" w:rsidP="001618AF">
      <w:r>
        <w:t xml:space="preserve">[[@Bible:Dan 4:9 ]][[4:9 &gt;&gt; Dan 4:9]] {{field-on:Bible}}  O Belteshazzar, master of the magicians, because I know that the Ruach of the holy gods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gods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gods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gods; and in the days of thy father light and understanding and wisdom, like the wisdom of the gods,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gods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gods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god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gods,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god, and shall speak marvelous things against the Mighty One of gods,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god: for he shall magnify himself above all.  {{field-off:Bible}}</w:t>
      </w:r>
    </w:p>
    <w:p w:rsidR="006C48C3" w:rsidRPr="003E1806" w:rsidRDefault="00E50994" w:rsidP="001618AF">
      <w:r>
        <w:t xml:space="preserve">[[@Bible:Dan 11:38 ]][[11:38 &gt;&gt; Dan 11:38]] {{field-on:Bible}}  But in his estate shall he honor the god of forces: and a god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god,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gods,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god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gods: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Most Powerful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god.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god,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god,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god,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god,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god,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gods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god.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gods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roll.  {{field-off:Bible}}</w:t>
      </w:r>
    </w:p>
    <w:p w:rsidR="006C48C3" w:rsidRPr="003E1806" w:rsidRDefault="00E50994" w:rsidP="001618AF">
      <w:r>
        <w:t xml:space="preserve">[[@Bible:Zec 5:2 ]][[5:2 &gt;&gt; Zec 5:2]] {{field-on:Bible}}  And he said unto me, What seest thou? And I answered, I see a flying 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fire offering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fires,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god.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entreated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entreated,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entreated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proclaimed, He is that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gods?  {{field-off:Bible}}</w:t>
      </w:r>
    </w:p>
    <w:p w:rsidR="006C48C3" w:rsidRPr="003E1806" w:rsidRDefault="00E50994" w:rsidP="001618AF">
      <w:r>
        <w:t xml:space="preserve">[[@Bible:Joh 10:35 ]][[10:35 &gt;&gt; Joh 10:35]] {{field-on:Bible}}  If he called them gods,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Pentecost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entreated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gods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god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god,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gods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gods: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Divinity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gods,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Pentecost.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entreated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god.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Divinity;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gods, whether in heaven or in earth, as there be gods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Pentecost.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god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gods.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Ruach Kodesh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Ruach Ha'Kodesh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others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god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Divinity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entreated,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Ruach Kodesh.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god,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Almighty.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Most Powerful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Most Powerful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Most Powerful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Most Powerful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Most Powerful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Har-Magedon.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stones,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Most Powerful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Most Powerful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Most Powerful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