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lights, the stars, to rule the night (Psa. 136:8-9; Jer. 31:35; Acts 27:20).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them.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20:11; 31:17; Heb. 4:4).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skylight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exquisitely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peace,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into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ordered,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shouted,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responded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Heaven.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they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ordered,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exquisitely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requested of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promised,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peace.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peace.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replied,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Jacob entreated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(c. 1914 BC).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(c. 1908 BC).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prayed,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promised,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suggested,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out,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ordered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promised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(c. 1897 BC).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in those days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confessed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ordered,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ordered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“Peace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peace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ordered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(Gos in the Wadi Tumilat), and you will be near me, you,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commanded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promised,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Pallu,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requested of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commanded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promised,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(Israel),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announced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in the pool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in the pool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peace.”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declare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did I not make myself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declares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declares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ordered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replied,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ordered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ordered Moses, “Get up at the crack of dawn and stand in front of Pharaoh as he goes out to the River. Say to him, ‘Yehowah declares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ordered Moses, “Go to Pharaoh and tell him, ‘Yehowah, Mighty One of the Hebrews, declares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ordered Moses, “Get up at the crack of dawn, stand in front of Pharaoh and say to him, ‘Yehowah, Mighty One of the Hebrews, declares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ordered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declares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declares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ordered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ordered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ordered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declared: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ordered Moses, “Write this memorandum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Order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ordered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ordered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1 John 3:23;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Eccl. 5:1-7).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End Salt Sea (Gulf of Aqaba)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commanded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dusks dawns).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ordered them, “Yehowah, Mighty One of Israel, commands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ordered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memorial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memorial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memorial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memorial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of the oil, and the incense which is on the grain offering, and he will burn it on the altar to produce a sweet aroma as a memorial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ordered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the cedar wood,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cedar wood,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ordered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to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to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an oath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at the entrance to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ordered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ordered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ordered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memorial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ordered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ordered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ordered,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ordered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commanded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ordered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ordered Moses and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list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ordered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memorial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memorial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ordered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ordered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peace.”’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ordered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asked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answered them, “Wait for me to hear what Yehowah will instruct about you.” {{field-off:Bible}}</w:t>
      </w:r>
    </w:p>
    <w:p w:rsidR="006C48C3" w:rsidRPr="003E1806" w:rsidRDefault="00E50994" w:rsidP="001618AF">
      <w:r>
        <w:t xml:space="preserve">[[@Bible:Num 9:9 ]][[9:9 &gt;&gt; Num 9:9]] {{field-on:Bible}}  Yehowah commanded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ordered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her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her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replied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ordered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one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complained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testified,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declared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End Salt Sea.”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confessed,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ordered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ordered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ordered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entreated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ordered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prophesied,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ordered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ordered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commanded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ordered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commanded them, ‘They must have no inheritance among the people of Israel.’” {{field-off:Bible}}</w:t>
      </w:r>
    </w:p>
    <w:p w:rsidR="006C48C3" w:rsidRPr="003E1806" w:rsidRDefault="00E50994" w:rsidP="001618AF">
      <w:r>
        <w:t xml:space="preserve">[[@Bible:Num 18:25 ]][[18:25 &gt;&gt; Num 18:25]] {{field-on:Bible}}  Yehowah ordered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End Salt Sea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ordered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ordered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entreated,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replied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entreated,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entreated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ordered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ordered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ordered,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ordered,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proclaimed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ordered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peace.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ordered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ordered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instructed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commanded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ordered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ordered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(Yom Teruah).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ordered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ordered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reported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(Abib 15,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End Salt Sea.  {{field-off:Bible}}</w:t>
      </w:r>
    </w:p>
    <w:p w:rsidR="006C48C3" w:rsidRPr="003E1806" w:rsidRDefault="00E50994" w:rsidP="001618AF">
      <w:r>
        <w:t xml:space="preserve">[[@Bible:Num 33:11 ]][[33:11 &gt;&gt; Num 33:11]] {{field-on:Bible}}  They set out from the End Salt Sea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commanded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ordered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ordered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Suph,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encouraged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End Salt Sea.’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ordered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End Salt Sea, as Yehowah had spoken to me; we went around Mount Seir for many days.  {{field-off:Bible}}</w:t>
      </w:r>
    </w:p>
    <w:p w:rsidR="006C48C3" w:rsidRPr="003E1806" w:rsidRDefault="00E50994" w:rsidP="001618AF">
      <w:r>
        <w:t xml:space="preserve">[[@Bible:Deut 2:2 ]][[2:2 &gt;&gt; Deut 2:2]] {{field-on:Bible}}  Yehowah ordered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ordered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entreated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 that I command you, neither will you take away from it,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ordered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ordered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(Zeph 1:8).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peace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ordered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peace,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blessings and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commanded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declared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O Heaven,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ordered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vitality abated (Col. 1:29).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proclaim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ordered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ordered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order them, ‘Consecrate yourselves for tomorrow. For Yehowah, Mighty One of Israel declares,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commanded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ordered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peace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declared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commanded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commanded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(Khirbet Qeiyafa),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ordered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exclaimed,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entreated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declare,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replied to her, “If you go with me, I will go, but if you do not go with me, I will not go.” {{field-off:Bible}}</w:t>
      </w:r>
    </w:p>
    <w:p w:rsidR="006C48C3" w:rsidRPr="003E1806" w:rsidRDefault="00E50994" w:rsidP="001618AF">
      <w:r>
        <w:t xml:space="preserve">[[@Bible:Judg 4:9 ]][[4:9 &gt;&gt; Judg 4:9]] {{field-on:Bible}}  She responded,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ordered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declares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ordered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comforted him, “Peace to you! Do not be afraid, you will not die.” {{field-off:Bible}}</w:t>
      </w:r>
    </w:p>
    <w:p w:rsidR="006C48C3" w:rsidRPr="003E1806" w:rsidRDefault="00E50994" w:rsidP="001618AF">
      <w:r>
        <w:t xml:space="preserve">[[@Bible:Judg 6:24 ]][[6:24 &gt;&gt; Judg 6:24]] {{field-on:Bible}}  So Gideon built an altar there to Yehowah. He called it, “Yehowah-Peace.”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ordered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peace,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responded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affirmed,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entreated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entreated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entreated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replied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exclaimed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informed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entreated Jephthah, “Come and be our leader that we may fight with the people of Ammon.” {{field-off:Bible}}</w:t>
      </w:r>
    </w:p>
    <w:p w:rsidR="006C48C3" w:rsidRPr="003E1806" w:rsidRDefault="00E50994" w:rsidP="001618AF">
      <w:r>
        <w:t xml:space="preserve">[[@Bible:Judg 11:7 ]][[11:7 &gt;&gt; Judg 11:7]] {{field-on:Bible}}  Jephthah replied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pleaded with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responded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entreated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order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answered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exclaimed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entreated them, “Swear to me that you will not kill me yourselves.” {{field-off:Bible}}</w:t>
      </w:r>
    </w:p>
    <w:p w:rsidR="006C48C3" w:rsidRPr="003E1806" w:rsidRDefault="00E50994" w:rsidP="001618AF">
      <w:r>
        <w:t xml:space="preserve">[[@Bible:Judg 15:13 ]][[15:13 &gt;&gt; Judg 15:13]] {{field-on:Bible}}  They answered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exclaimed,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peace.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entreated,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shouted at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ordered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entreated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replied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instructed,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entreated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told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household be like the household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peace;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Hannah conceived, and when the Spring Equinox had come, she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replied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and declared,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demanded of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execute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declares,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entreated,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proclaimed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ordered,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entreated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declaring,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entreated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your female servants,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requested of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commands,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responded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entreated,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ordered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scaled body armor. The armor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body armor.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ordered,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responded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peace.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order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asked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entreated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ordered the young men, “Go up to Carmel, go to Nabal, and greet him in my name.  {{field-off:Bible}}</w:t>
      </w:r>
    </w:p>
    <w:p w:rsidR="006C48C3" w:rsidRPr="003E1806" w:rsidRDefault="00E50994" w:rsidP="001618AF">
      <w:r>
        <w:t xml:space="preserve">[[@Bible:1Sa 25:6 ]][[25:6 &gt;&gt; 1Sa 25:6]] {{field-on:Bible}}  You will say to him, ‘Live in prosperity. Peace to you and peace to your household, and peace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peace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entreated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(possibly Khirbet al-Ra'i)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replied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answered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interrogated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entreated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entreated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spoke over him,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prophesied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testified,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ordered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exquisitely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ordering,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Israel, and Judah are staying in tents, and my master Joab and my master’s servants are camped in an open field. How then can I go into my house to eat,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declares,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entreated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peace.”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peace,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responded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responded,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ordering,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responded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asked, “Why do you want to run, my son, seeing that you will have no reward for the news?” {{field-off:Bible}}</w:t>
      </w:r>
    </w:p>
    <w:p w:rsidR="006C48C3" w:rsidRPr="003E1806" w:rsidRDefault="00E50994" w:rsidP="001618AF">
      <w:r>
        <w:t xml:space="preserve">[[@Bible:2Sa 18:23 ]][[18:23 &gt;&gt; 2Sa 18:23]] {{field-on:Bible}}  “Whatever happens,” answered Ahimaaz, “I will run.” So Joab ordered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asked,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rebuked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ordering, “Ask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quite elderly,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(SEA)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ordering,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commanded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exquisitely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answered,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reporting,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peace forever from Yehowah.” {{field-off:Bible}}</w:t>
      </w:r>
    </w:p>
    <w:p w:rsidR="006C48C3" w:rsidRPr="003E1806" w:rsidRDefault="00E50994" w:rsidP="001618AF">
      <w:r>
        <w:t xml:space="preserve">[[@Bible:1Ki 2:34 ]][[2:34 &gt;&gt; 1Ki 2:34]] {{field-on:Bible}}  Then Benaiah son of Jehoiada went up,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ordered,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peace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Hiram’s builders, and the Gebalites did the cutting and prepared the timber and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prayed,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which is near Elath (modern Eilat)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entreated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declares,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commands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declares,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requested of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declares,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declared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commanded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responded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ordered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accused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ordered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reported, “There is nothing.” So Elijah ordered, “Go again, seven times.” {{field-off:Bible}}</w:t>
      </w:r>
    </w:p>
    <w:p w:rsidR="006C48C3" w:rsidRPr="003E1806" w:rsidRDefault="00E50994" w:rsidP="001618AF">
      <w:r>
        <w:t xml:space="preserve">[[@Bible:1Ki 18:44 ]][[18:44 &gt;&gt; 1Ki 18:44]] {{field-on:Bible}}  At the seventh time, the servant reported,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ordered,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declares,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declares: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replied,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ordered,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declares,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declares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ordered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declares,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declares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ordered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declares,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declares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replied to him, “No, because Yehowah has called these three kings together to give them into the hand of Moab.” {{field-off:Bible}}</w:t>
      </w:r>
    </w:p>
    <w:p w:rsidR="006C48C3" w:rsidRPr="003E1806" w:rsidRDefault="00E50994" w:rsidP="001618AF">
      <w:r>
        <w:t xml:space="preserve">[[@Bible:2Ki 3:14 ]][[3:14 &gt;&gt; 2Ki 3:14]] {{field-on:Bible}}  Elisha responded,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ordered,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peace.”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rebuked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prayed,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ate and drank, and carried away silver,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exiled out of their own land to Assyria, and it is this way to this present day (Jam 1:1).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exiled Israel to Assyria and put them in Halah, and at the Habor River in Gozan, and in the cities of the Medes (Jam 1:1).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impose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peace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peace.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Peace, may peace be to whoever helps you. May peace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requested of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(Heb. 11:13).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large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and Elath (modern Eilat),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(area of modern Yemen)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peace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said,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reported,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commanded,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large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entreated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executed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declares: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peace,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peace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(Ezra 7:21).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peace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(Ezra 4:21),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entreated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peace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intermarry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accused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ordered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on our priests, on our prophets,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above the Gate of Ephraim, by the Old Gate, by the Fish Gate,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exquisite.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royal robes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written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eunuchs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entreated,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peace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asked,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peace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commanded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red hot fire that has been fanned.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peace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refuge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O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declares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it: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peace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peace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peace, but they devise deceitful words against those in our land who live in peace.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proclaim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household;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peace.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peace.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noisy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peace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considered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declared,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shout,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peace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peace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hilltops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peace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cried,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exceedingly praised!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Proclaim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prayed,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peace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peace of Jerusalem! “May those who love you have success.  {{field-off:Bible}}</w:t>
      </w:r>
    </w:p>
    <w:p w:rsidR="006C48C3" w:rsidRPr="003E1806" w:rsidRDefault="00E50994" w:rsidP="001618AF">
      <w:r>
        <w:t xml:space="preserve">[[@Bible:Psa 122:7 ]][[122:7 &gt;&gt; Psa 122:7]] {{field-on:Bible}}  May there be peace within the walls that defend you, and may they have peace within your fortresses.” {{field-off:Bible}}</w:t>
      </w:r>
    </w:p>
    <w:p w:rsidR="006C48C3" w:rsidRPr="003E1806" w:rsidRDefault="00E50994" w:rsidP="001618AF">
      <w:r>
        <w:t xml:space="preserve">[[@Bible:Psa 122:8 ]][[122:8 &gt;&gt; Psa 122:8]] {{field-on:Bible}}  For the sake of my brothers and my friends, I will say, “May there be peace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peace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peace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O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peace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peace.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peace.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paddle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spank him with a paddle,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paddle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(Exo. 20:7).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examine,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full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extinguish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Powerful Almighty, Eternal Father, Prince of Peace. {{field-off:Bible}}</w:t>
      </w:r>
    </w:p>
    <w:p w:rsidR="006C48C3" w:rsidRPr="003E1806" w:rsidRDefault="00E50994" w:rsidP="001618AF">
      <w:r>
        <w:t xml:space="preserve">[[@Bible:Isa 9:7 ]][[9:7 &gt;&gt; Isa 9:7]] {{field-on:Bible}}  Of the increase of his government and of peace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“Worship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 and pool will wither away.  {{field-off:Bible}}</w:t>
      </w:r>
    </w:p>
    <w:p w:rsidR="006C48C3" w:rsidRPr="003E1806" w:rsidRDefault="00E50994" w:rsidP="001618AF">
      <w:r>
        <w:t xml:space="preserve">[[@Bible:Isa 19:7 ]][[19:7 &gt;&gt; Isa 19:7]] {{field-on:Bible}}  The vegetation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quite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full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peace,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peace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full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peace;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peace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extinguish: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peace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and his Ruach have sent me (Isa 42:1).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peace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peace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(tattooed?)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peace,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(Passage begins with 52:13-15.)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peace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peace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peace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peace;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Peace, peace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peace they do not know, and there is no justice in their paths. They have made crooked paths; whoever travels these paths does not know peace.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peace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royal turban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(SEA) before them, to make an everlasting name for himself?  {{field-off:Bible}}</w:t>
      </w:r>
    </w:p>
    <w:p w:rsidR="006C48C3" w:rsidRPr="003E1806" w:rsidRDefault="00E50994" w:rsidP="001618AF">
      <w:r>
        <w:t xml:space="preserve">[[@Bible:Isa 63:13 ]][[63:13 &gt;&gt; Isa 63:13]] {{field-on:Bible}}  Where is Yehowah, who led them through the deep water (SEA)?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peace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peace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declares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declares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declares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declares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declares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declares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peace,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declares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peace,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declares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declares,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commanded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declares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declares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declares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declares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declares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declares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declares,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commands,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commands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declares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declares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replied,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commands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declares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declares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peace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claims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declares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declares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declares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declares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peace,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declares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declares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peace of the city where I have caused you to be exiled, and intercede with Yehowah on its behalf, since there will be peace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peace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declares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declare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declares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declares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peace.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distress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proclaimed,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commands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declares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promised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declares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peace,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peace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declares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declares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declare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declares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declares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orders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declares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declares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ordered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ordered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declares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entreated,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declares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declares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declares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declares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entreated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declares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declares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entreated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killed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killed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entreated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declares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declares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declares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requested,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declares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declares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declares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declares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declares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declares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declares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(Lydians),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declares the King,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declares,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The King declares!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declares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declares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declares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declares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End Salt Sea (Gulf of Aqaba).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declares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declares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declares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declares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declares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declares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declares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(Acts 2:40).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declares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declares the King: Yehowah of the heavenly armed forces is his name.  {{field-off:Bible}}</w:t>
      </w:r>
    </w:p>
    <w:p w:rsidR="006C48C3" w:rsidRPr="003E1806" w:rsidRDefault="00E50994" w:rsidP="001618AF">
      <w:r>
        <w:t xml:space="preserve">[[@Bible:Jer 51:58 ]][[51:58 &gt;&gt; Jer 51:58]] {{field-on:Bible}}  Yehowah of the heavenly armed forces declares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ordered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Prophesy,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of All the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peace;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ordered,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Heaven,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declares.’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ordered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ordered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ordered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declares,’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declares.’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declares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declares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declares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declares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declares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peace,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answered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declares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declares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declares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declares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declares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declared, “Peace!” when there is no peace,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declares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peace for her. But there is no peace,”’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declares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declares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declares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order,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declares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declares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exquisitely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declared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declares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declares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declares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declares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asks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responded,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declares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declares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declares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declares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declares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tin, iron, and lead in your midst. They will be like the dross of silver in your furnace.  {{field-off:Bible}}</w:t>
      </w:r>
    </w:p>
    <w:p w:rsidR="006C48C3" w:rsidRPr="003E1806" w:rsidRDefault="00E50994" w:rsidP="001618AF">
      <w:r>
        <w:t xml:space="preserve">[[@Bible:Ezek 22:19 ]][[22:19 &gt;&gt; Ezek 22:19]] {{field-on:Bible}}  Therefore, Lord Yehowah declares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declares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declares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declares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declares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declares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declares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declares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declares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declares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declares: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declares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says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says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declares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declares: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declares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boasted,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declares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declares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declares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declares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Speak and say, ‘Lord Yehowah declares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declares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declares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declares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declares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declares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declares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declares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declares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declares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declares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one says to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declares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declares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declares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peace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declares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declares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declares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declares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declares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declares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declares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declares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declares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Ruach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declares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declares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ordered me, “Prophesy over these bones, ‘Dry bones, listen to the Word of Yehowah.  {{field-off:Bible}}</w:t>
      </w:r>
    </w:p>
    <w:p w:rsidR="006C48C3" w:rsidRPr="003E1806" w:rsidRDefault="00E50994" w:rsidP="001618AF">
      <w:r>
        <w:t xml:space="preserve">[[@Bible:Ezek 37:5 ]][[37:5 &gt;&gt; Ezek 37:5]] {{field-on:Bible}}  Lord Yehowah declares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ordered me, “Prophesy to the Ruach, prophesy, son of man and say to the Ruach, ‘Lord Yehowah declares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declares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declares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Say to them, ‘Lord Yehowah declares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peace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declares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(Iran),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declares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declares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declares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have spoken,’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Speak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declares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on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declared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declares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declares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declares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(Islam),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entreated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peace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ordering,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concluded,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peace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beast,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set times and the decree.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anointed will be destroyed and have nothing. The military force of a coming ruler will destroy the city and the set-apart people.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peace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Scripture of Truth (2 Tim 3:16).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(twice-daily; the dusks dawns),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ordered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requested of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says Yehowah; “they store up violence and destruction in their fortresses.” {{field-off:Bible}}</w:t>
      </w:r>
    </w:p>
    <w:p w:rsidR="006C48C3" w:rsidRPr="003E1806" w:rsidRDefault="00E50994" w:rsidP="001618AF">
      <w:r>
        <w:t xml:space="preserve">[[@Bible:Am 3:11 ]][[3:11 &gt;&gt; Am 3:11]] {{field-on:Bible}}  Therefore, this is what Lord Yehowah declares, “An enemy will surround the land. He will pull down your strongholds and plunder your fortresses.” {{field-off:Bible}}</w:t>
      </w:r>
    </w:p>
    <w:p w:rsidR="006C48C3" w:rsidRPr="003E1806" w:rsidRDefault="00E50994" w:rsidP="001618AF">
      <w:r>
        <w:t xml:space="preserve">[[@Bible:Am 3:12 ]][[3:12 &gt;&gt; Am 3:12]] {{field-on:Bible}}  This is what Yehowah declares,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declares: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declares,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entreated,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entreated,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declared,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responded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declares,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ordered,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Yehowah inquires, “Are you not like the people of Cush to me, people of Israel?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declares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declared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large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to my soul; the deep was all around me; the seafloor surrounded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declares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declares this about the prophets who make my people wander, “For those who feed them and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peace.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declares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declares,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peace!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I tremble within myself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(Deut. 22:5).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declares this: These people say, ‘It is not time for us to come or to build the temple of Yehowah.’”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declares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declares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declares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declares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declares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asked,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declares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declares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he sent me against the ethnicities that plundered you, for whoever touches you, touches the apple of his eye.  {{field-off:Bible}}</w:t>
      </w:r>
    </w:p>
    <w:p w:rsidR="006C48C3" w:rsidRPr="003E1806" w:rsidRDefault="00E50994" w:rsidP="001618AF">
      <w:r>
        <w:t xml:space="preserve">[[@Bible:Zec 2:9 ]][[2:9 &gt;&gt; Zec 2:9]] {{field-on:Bible}}  He declared,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ordered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declares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answered,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declared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declares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peace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declares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says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peace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to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peace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peace!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declares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declared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ordered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declared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execute him by piercing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asks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declare,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declares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you will be taken away with it.  {{field-off:Bible}}</w:t>
      </w:r>
    </w:p>
    <w:p w:rsidR="006C48C3" w:rsidRPr="003E1806" w:rsidRDefault="00E50994" w:rsidP="001618AF">
      <w:r>
        <w:t xml:space="preserve">[[@Bible:Mal 2:4 ]][[2:4 &gt;&gt; Mal 2:4]] {{field-on:Bible}}  You will know that I have sent this command to you, and that my covenant may continue to be with Levi,” declares Yehowah of the heavenly armed forces.  {{field-off:Bible}}</w:t>
      </w:r>
    </w:p>
    <w:p w:rsidR="006C48C3" w:rsidRPr="003E1806" w:rsidRDefault="00E50994" w:rsidP="001618AF">
      <w:r>
        <w:t xml:space="preserve">[[@Bible:Mal 2:5 ]][[2:5 &gt;&gt; Mal 2:5]] {{field-on:Bible}}  “My covenant with him was life and peace,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peace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declares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declares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(near modern Kasr el Yahud).  {{field-off:Bible}}</w:t>
      </w:r>
    </w:p>
    <w:p w:rsidR="006C48C3" w:rsidRPr="003E1806" w:rsidRDefault="00E50994" w:rsidP="001618AF">
      <w:r>
        <w:t xml:space="preserve">[[@Bible:Matt 3:14 ]][[3:14 &gt;&gt; Matt 3:14]] {{field-on:Bible}}  But John kept trying to stop him, entreating,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peace,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brethren and sistren,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immature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entreating,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(Lev. 14).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immature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entreating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teaching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peace, 'Peace be with you and in this house.'  {{field-off:Bible}}</w:t>
      </w:r>
    </w:p>
    <w:p w:rsidR="006C48C3" w:rsidRPr="003E1806" w:rsidRDefault="00E50994" w:rsidP="001618AF">
      <w:r>
        <w:t xml:space="preserve">[[@Bible:Matt 10:13 ]][[10:13 &gt;&gt; Matt 10:13]] {{field-on:Bible}}  If the household is worthy, let your peace come upon it. But if it is not worthy, let your peace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little ones,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immature children.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blasphemed,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huge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South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brethren and sistren and my relatives?” {{field-off:Bible}}</w:t>
      </w:r>
    </w:p>
    <w:p w:rsidR="006C48C3" w:rsidRPr="003E1806" w:rsidRDefault="00E50994" w:rsidP="001618AF">
      <w:r>
        <w:t xml:space="preserve">[[@Bible:Matt 12:49 ]][[12:49 &gt;&gt; Matt 12:49]] {{field-on:Bible}}  Then he stretched out his hand toward his disciples and said, “See, here are my mother and my brethren and sistren!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immature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commanded, ‘Honor your father and your mother,’ and, ‘He who speaks evil of his father or mother must surely be executed’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ordered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immature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from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children or from foreigners?” {{field-off:Bible}}</w:t>
      </w:r>
    </w:p>
    <w:p w:rsidR="006C48C3" w:rsidRPr="003E1806" w:rsidRDefault="00E50994" w:rsidP="001618AF">
      <w:r>
        <w:t xml:space="preserve">[[@Bible:Matt 17:26 ]][[17:26 &gt;&gt; Matt 17:26]] {{field-on:Bible}}  When Peter answered, “From foreigners,” Yeshua instructed him, “Then the children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little ones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little ones.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little ones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Large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taught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Then Yeshua replied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commanded,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brethren and sistren.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temple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reported, ‘Master, you gave me 5 gold coins. See, I have made 5 coins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reported,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complained,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prophesied,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prophesied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exclaimed,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(tevilah)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that Yeshua came from Natsareth in Galilee, and he was immersed by John in the Jordan River (c. 27 AD).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his brother Andrew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(Acts 5:16).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entreated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spirit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children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“Peace,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comforted her, “Daughter, your faith has made you well. Go in peace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commanded, ‘Honor your father and your mother,’ and, ‘He who speaks evil of his father or mother must surely be executed’ (Exo. 20:12, 21:17; Mat. 15:4; Lev. 20:9; Deut. 5:16).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prophesying to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little ones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spoke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“Rabboni,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answered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taught,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the Mighty One of Isaac, and the Mighty One of Jacob’ (Exo. 3:6)?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prophesied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former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Isa. 53:12).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exclaimed,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replied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peace.”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tempted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tempted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tempted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explained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at the lakeshore.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exclaiming,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commanded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tormented with unclean spirits were also healed (Acts 5:16).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told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assured the woman, “Your faith has saved you.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howled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peace.”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instructed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taught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peace be on this house!’ {{field-off:Bible}}</w:t>
      </w:r>
    </w:p>
    <w:p w:rsidR="006C48C3" w:rsidRPr="003E1806" w:rsidRDefault="00E50994" w:rsidP="001618AF">
      <w:r>
        <w:t xml:space="preserve">[[@Bible:Luk 10:6 ]][[10:6 &gt;&gt; Luk 10:6]] {{field-on:Bible}}  If a person of peace is there, your peace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immature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entreated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immature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taught,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nor your brethren or sistren, nor your relatives, nor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ordered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answered,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answered,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Sons of Light (Essenes).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little ones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proclaimed,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Peace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peace!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rebuking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declared,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warned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Num. 10:10; the Zikkaron).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Isa. 53:12).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responded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replied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(began at Gen. 3:15).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“Peace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feet.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she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(modern el-Araj),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told you, ‘You must be born from above’ (Titus 3:5-6).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Gen. 22:2),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entreated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answered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proclaimed,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declared,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asked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day of the great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answered,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responded,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ordered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a worshiper of Yehowah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declared,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Dedication in Jerusalem (Hanukkah, Strong's H2598; Chanukah,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answered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replied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prayed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large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produce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responded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asked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responded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she will be with you forever,  {{field-off:Bible}}</w:t>
      </w:r>
    </w:p>
    <w:p w:rsidR="006C48C3" w:rsidRPr="003E1806" w:rsidRDefault="00E50994" w:rsidP="001618AF">
      <w:r>
        <w:t xml:space="preserve">[[@Bible:Joh 14:17 ]][[14:17 &gt;&gt; Joh 14:17]] {{field-on:Bible}}  the Ruach of truth. The world cannot receive her, because it does not see her or know her. But you know her, for she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she will teach you everything, and she will remind you of everything that I said to you.  {{field-off:Bible}}</w:t>
      </w:r>
    </w:p>
    <w:p w:rsidR="006C48C3" w:rsidRPr="003E1806" w:rsidRDefault="00E50994" w:rsidP="001618AF">
      <w:r>
        <w:t xml:space="preserve">[[@Bible:Joh 14:27 ]][[14:27 &gt;&gt; Joh 14:27]] {{field-on:Bible}}  I leave you peace; I give you my peace.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she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her to you.  {{field-off:Bible}}</w:t>
      </w:r>
    </w:p>
    <w:p w:rsidR="006C48C3" w:rsidRPr="003E1806" w:rsidRDefault="00E50994" w:rsidP="001618AF">
      <w:r>
        <w:t xml:space="preserve">[[@Bible:Joh 16:8 ]][[16:8 &gt;&gt; Joh 16:8]] {{field-on:Bible}}  When she comes, she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she comes, the Ruach of truth will guide you into all the truth, for she will not speak from herself. But she will say whatever she hears, and she will tell you things that are to come.  {{field-off:Bible}}</w:t>
      </w:r>
    </w:p>
    <w:p w:rsidR="006C48C3" w:rsidRPr="003E1806" w:rsidRDefault="00E50994" w:rsidP="001618AF">
      <w:r>
        <w:t xml:space="preserve">[[@Bible:Joh 16:14 ]][[16:14 &gt;&gt; Joh 16:14]] {{field-on:Bible}}  She will glorify me, because she will take from what is mine, and she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she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peace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shouted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responded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announced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“Peace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“Peace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“Peace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told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affectionately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affectionately love you.” Yeshua ordered him, “Take care of my sheep.” {{field-off:Bible}}</w:t>
      </w:r>
    </w:p>
    <w:p w:rsidR="006C48C3" w:rsidRPr="003E1806" w:rsidRDefault="00E50994" w:rsidP="001618AF">
      <w:r>
        <w:t xml:space="preserve">[[@Bible:Joh 21:17 ]][[21:17 &gt;&gt; Joh 21:17]] {{field-on:Bible}}  He asked him a third time, “Simon, son of John, do you affectionately love me?” Peter was sad, because Yeshua had asked him a third time, “Do you affectionately love me?” He answered him, “Lord, you know all things, you know that I affectionately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each of you, in the name of Yeshua Messiah, because your sins are forgiven,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(Jer. 51:6)!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large number of those who believed were of one heart and soul: And not one of them said that anything he possessed was really his own; instead, they had all things in common (like the Essenes).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(like the Essenes).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multitude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large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ordered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declared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responded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answered, “If you believe with all your heart, you may be immersed.” He responded,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peace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ordered,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peace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preaching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large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Brethren and sistren,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brethren and sistren,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the apostles, and the elders, and they reported all the things that Yehowah had done with them.  {{field-off:Bible}}</w:t>
      </w:r>
    </w:p>
    <w:p w:rsidR="006C48C3" w:rsidRPr="003E1806" w:rsidRDefault="00E50994" w:rsidP="001618AF">
      <w:r>
        <w:t xml:space="preserve">[[@Bible:Act 15:5 ]][[15:5 &gt;&gt; Act 15:5]] {{field-on:Bible}}  But some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declares,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from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peace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ordered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peace.” {{field-off:Bible}}</w:t>
      </w:r>
    </w:p>
    <w:p w:rsidR="006C48C3" w:rsidRPr="003E1806" w:rsidRDefault="00E50994" w:rsidP="001618AF">
      <w:r>
        <w:t xml:space="preserve">[[@Bible:Act 16:37 ]][[16:37 &gt;&gt; Act 16:37]] {{field-on:Bible}}  But Paul replied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large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Divinity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explaining,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prophesied,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peace;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peace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Divinity.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haters of Yehowah.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peace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immature children,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peace.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person.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(tevilah)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brethren and sistren,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the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peace.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children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herself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herself intercedes for us with inexpressible groans.  {{field-off:Bible}}</w:t>
      </w:r>
    </w:p>
    <w:p w:rsidR="006C48C3" w:rsidRPr="003E1806" w:rsidRDefault="00E50994" w:rsidP="001618AF">
      <w:r>
        <w:t xml:space="preserve">[[@Bible:Rom 8:27 ]][[8:27 &gt;&gt; Rom 8:27]] {{field-on:Bible}}  He who searches the hearts knows the mind of the Ruach, because she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What will separate us from the unconditional selfless love of Messiah? Will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prophesied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you acknowledge Lord Yeshua with your mouth,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distinction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peace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(Deut. 32:21).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cultivated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27:9).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peace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peace,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peace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peace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you yourselves are also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brethren and sistren, to watch out for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peace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peace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sensual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immature children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scammers,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scammer.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scammers,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peace.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(Deut. 25:4)?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Num. 10:10; the Zikkaron). {{field-off:Bible}}</w:t>
      </w:r>
    </w:p>
    <w:p w:rsidR="006C48C3" w:rsidRPr="003E1806" w:rsidRDefault="00E50994" w:rsidP="001618AF">
      <w:r>
        <w:t xml:space="preserve">[[@Bible:1Co 11:26 ]][[11:26 &gt;&gt; 1Co 11:26]] {{field-on:Bible}}  For every time you eat this unleavened bread and drink this cup, you proclaim the death of Yeshua until he comes.  {{field-off:Bible}}</w:t>
      </w:r>
    </w:p>
    <w:p w:rsidR="006C48C3" w:rsidRPr="003E1806" w:rsidRDefault="00E50994" w:rsidP="001618AF">
      <w:r>
        <w:t xml:space="preserve">[[@Bible:1Co 11:27 ]][[11:27 &gt;&gt; 1Co 11:27]] {{field-on:Bible}}  Whoever, therefore, eats the unleavened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unleavened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peace.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affirm by my boasting in you, which I have in Messiah Yeshua our Lord, I die daily.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sprout life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peace,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peace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declares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peace.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peace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peace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peace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peace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peace.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peace to you who were far away and peace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peace.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immature children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peace.  {{field-off:Bible}}</w:t>
      </w:r>
    </w:p>
    <w:p w:rsidR="006C48C3" w:rsidRPr="003E1806" w:rsidRDefault="00E50994" w:rsidP="001618AF">
      <w:r>
        <w:t xml:space="preserve">[[@Bible:Eph 6:16 ]][[6:16 &gt;&gt; Eph 6:16]] {{field-on:Bible}}  In all circumstances take up the shield of faith, by which you will be able to extinguish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Peace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peace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imprisoned.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peace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peace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peace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peace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his set-apart people.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(Deut 34:7)!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Divinity bodily.  {{field-off:Bible}}</w:t>
      </w:r>
    </w:p>
    <w:p w:rsidR="006C48C3" w:rsidRPr="003E1806" w:rsidRDefault="00E50994" w:rsidP="001618AF">
      <w:r>
        <w:t xml:space="preserve">[[@Bible:Col 2:10 ]][[2:10 &gt;&gt; Col 2:10]] {{field-on:Bible}}  And you are complete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peace of Yehowah rule in your hearts. It was for this peace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with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imprisonment.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peace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walk in this Way,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affectionate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peace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peace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peace himself give you peace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peace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Practice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imprisonment.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peace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(Dan. 10:21).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peace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(John 3:6-7).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genealogies,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affectionately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peace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during my imprisonment.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imprisoned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1 Tim. 4:13),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declares, “He is the One who makes his angels spirits, and his servants flames of fire.” {{field-off:Bible}}</w:t>
      </w:r>
    </w:p>
    <w:p w:rsidR="006C48C3" w:rsidRPr="003E1806" w:rsidRDefault="00E50994" w:rsidP="001618AF">
      <w:r>
        <w:t xml:space="preserve">[[@Bible:Heb 1:8 ]][[1:8 &gt;&gt; Heb 1:8]] {{field-on:Bible}}  But about the Son he declares,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(Gen. 2:2).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(Mat. 24:35).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Exo. 30 and 40; Lev. 8 and 16).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a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then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1 John 3:23),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(1 Chron. 29:15).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affectionate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peace,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(2 Kings 17:23; 18:11):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commanded, “Do not commit adultery,” also commanded,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peace,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peace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peace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at the last time.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she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affectionate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peace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(Gen. 6-9).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(Acts 11:26).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peace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peace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honor and glory from Yehowah the Father, when a voice was brought to him by the majestic Glory proclaiming, “This is my beloved Son, my chosen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peace.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works of the Devil.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(1st) commandment: That we should believe in the name of his Son Yeshua Messiah and unconditionally selflessly love one another, just as he gave us this commandment (Exo. 20:2; Heb. 11:6).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these things to you,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peace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papyrus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peace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peace,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peace from the One who is,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declares the Lord, “the One who is,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the Aleph and the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the four living creatures, and among the elders. He looked as though he had been slaughtered. He had seven horns and seven eyes; these are the sevenfold Ruachim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on the earth, under the earth, and on the sea, everything in them, proclaiming,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of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healing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